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11778" w14:textId="77777777" w:rsidR="00270092" w:rsidRPr="00791006" w:rsidRDefault="00270092" w:rsidP="00270092">
      <w:pPr>
        <w:rPr>
          <w:rFonts w:asciiTheme="majorHAnsi" w:hAnsiTheme="majorHAnsi" w:cstheme="majorHAnsi"/>
          <w:noProof/>
          <w:lang w:val="tr-TR"/>
        </w:rPr>
      </w:pPr>
      <w:r w:rsidRPr="00791006">
        <w:rPr>
          <w:rFonts w:asciiTheme="majorHAnsi" w:hAnsiTheme="majorHAnsi" w:cstheme="majorHAnsi"/>
          <w:noProof/>
          <w:lang w:val="tr-TR" w:eastAsia="tr-TR"/>
        </w:rPr>
        <w:drawing>
          <wp:inline distT="0" distB="0" distL="0" distR="0" wp14:anchorId="4CF1F7F7" wp14:editId="79C28B01">
            <wp:extent cx="5943600" cy="137668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376680"/>
                    </a:xfrm>
                    <a:prstGeom prst="rect">
                      <a:avLst/>
                    </a:prstGeom>
                    <a:noFill/>
                    <a:ln>
                      <a:noFill/>
                    </a:ln>
                  </pic:spPr>
                </pic:pic>
              </a:graphicData>
            </a:graphic>
          </wp:inline>
        </w:drawing>
      </w:r>
    </w:p>
    <w:p w14:paraId="4EEE0D97" w14:textId="77777777" w:rsidR="00270092" w:rsidRPr="00791006" w:rsidRDefault="00270092" w:rsidP="00270092">
      <w:pPr>
        <w:rPr>
          <w:rFonts w:asciiTheme="majorHAnsi" w:hAnsiTheme="majorHAnsi" w:cstheme="majorHAnsi"/>
          <w:noProof/>
          <w:lang w:val="tr-TR"/>
        </w:rPr>
      </w:pPr>
    </w:p>
    <w:p w14:paraId="1D8C4023" w14:textId="77777777" w:rsidR="00270092" w:rsidRPr="00791006" w:rsidRDefault="00270092" w:rsidP="00270092">
      <w:pPr>
        <w:rPr>
          <w:rFonts w:asciiTheme="majorHAnsi" w:hAnsiTheme="majorHAnsi" w:cstheme="majorHAnsi"/>
          <w:noProof/>
          <w:lang w:val="tr-TR"/>
        </w:rPr>
      </w:pPr>
    </w:p>
    <w:p w14:paraId="28852FDF" w14:textId="77777777" w:rsidR="00270092" w:rsidRPr="00791006" w:rsidRDefault="00270092" w:rsidP="00270092">
      <w:pPr>
        <w:rPr>
          <w:rFonts w:asciiTheme="majorHAnsi" w:hAnsiTheme="majorHAnsi" w:cstheme="majorHAnsi"/>
          <w:noProof/>
          <w:lang w:val="tr-TR"/>
        </w:rPr>
      </w:pPr>
    </w:p>
    <w:p w14:paraId="188A377C" w14:textId="77777777" w:rsidR="00270092" w:rsidRPr="00B97279" w:rsidRDefault="00270092" w:rsidP="00023B81">
      <w:pPr>
        <w:pStyle w:val="TaslakYaz"/>
      </w:pPr>
    </w:p>
    <w:p w14:paraId="097F4FBD" w14:textId="77777777" w:rsidR="00270092" w:rsidRPr="00791006" w:rsidRDefault="00270092" w:rsidP="00270092">
      <w:pPr>
        <w:rPr>
          <w:rFonts w:asciiTheme="majorHAnsi" w:hAnsiTheme="majorHAnsi" w:cstheme="majorHAnsi"/>
          <w:noProof/>
          <w:lang w:val="tr-TR"/>
        </w:rPr>
      </w:pPr>
    </w:p>
    <w:p w14:paraId="7422C845" w14:textId="77777777" w:rsidR="00270092" w:rsidRPr="00791006" w:rsidRDefault="00270092" w:rsidP="00270092">
      <w:pPr>
        <w:rPr>
          <w:rFonts w:asciiTheme="majorHAnsi" w:hAnsiTheme="majorHAnsi" w:cstheme="majorHAnsi"/>
          <w:noProof/>
          <w:lang w:val="tr-TR"/>
        </w:rPr>
      </w:pPr>
    </w:p>
    <w:p w14:paraId="7569EB43" w14:textId="77777777" w:rsidR="00270092" w:rsidRPr="00791006" w:rsidRDefault="00270092" w:rsidP="00270092">
      <w:pPr>
        <w:rPr>
          <w:rFonts w:asciiTheme="majorHAnsi" w:hAnsiTheme="majorHAnsi" w:cstheme="majorHAnsi"/>
          <w:noProof/>
          <w:lang w:val="tr-TR"/>
        </w:rPr>
      </w:pPr>
    </w:p>
    <w:p w14:paraId="7B734E44" w14:textId="77777777" w:rsidR="00270092" w:rsidRPr="00791006" w:rsidRDefault="00270092" w:rsidP="00270092">
      <w:pPr>
        <w:rPr>
          <w:rFonts w:asciiTheme="majorHAnsi" w:hAnsiTheme="majorHAnsi" w:cstheme="majorHAnsi"/>
          <w:noProof/>
          <w:lang w:val="tr-TR"/>
        </w:rPr>
      </w:pPr>
    </w:p>
    <w:p w14:paraId="118E7A52" w14:textId="77777777" w:rsidR="00270092" w:rsidRPr="00791006" w:rsidRDefault="00270092" w:rsidP="00270092">
      <w:pPr>
        <w:rPr>
          <w:rFonts w:asciiTheme="majorHAnsi" w:hAnsiTheme="majorHAnsi" w:cstheme="majorHAnsi"/>
          <w:noProof/>
          <w:lang w:val="tr-TR"/>
        </w:rPr>
      </w:pPr>
    </w:p>
    <w:tbl>
      <w:tblPr>
        <w:tblW w:w="5000" w:type="pct"/>
        <w:tblCellMar>
          <w:left w:w="0" w:type="dxa"/>
          <w:right w:w="0" w:type="dxa"/>
        </w:tblCellMar>
        <w:tblLook w:val="04A0" w:firstRow="1" w:lastRow="0" w:firstColumn="1" w:lastColumn="0" w:noHBand="0" w:noVBand="1"/>
      </w:tblPr>
      <w:tblGrid>
        <w:gridCol w:w="9360"/>
      </w:tblGrid>
      <w:tr w:rsidR="00270092" w:rsidRPr="00791006" w14:paraId="5CC4E5F5" w14:textId="77777777" w:rsidTr="00F021C9">
        <w:trPr>
          <w:trHeight w:hRule="exact" w:val="4320"/>
        </w:trPr>
        <w:tc>
          <w:tcPr>
            <w:tcW w:w="9350" w:type="dxa"/>
            <w:shd w:val="clear" w:color="auto" w:fill="44546A" w:themeFill="text2"/>
            <w:vAlign w:val="center"/>
          </w:tcPr>
          <w:p w14:paraId="21F759C2" w14:textId="7C5F0C81" w:rsidR="00270092" w:rsidRPr="00791006" w:rsidRDefault="00000000" w:rsidP="00F021C9">
            <w:pPr>
              <w:pStyle w:val="AralkYok"/>
              <w:spacing w:before="200" w:line="216" w:lineRule="auto"/>
              <w:ind w:left="720" w:right="720"/>
              <w:jc w:val="center"/>
              <w:rPr>
                <w:rFonts w:asciiTheme="majorHAnsi" w:hAnsiTheme="majorHAnsi" w:cstheme="majorHAnsi"/>
                <w:noProof/>
                <w:color w:val="FFFFFF" w:themeColor="background1"/>
                <w:sz w:val="96"/>
                <w:szCs w:val="96"/>
              </w:rPr>
            </w:pPr>
            <w:sdt>
              <w:sdtPr>
                <w:rPr>
                  <w:rFonts w:asciiTheme="majorHAnsi" w:hAnsiTheme="majorHAnsi" w:cstheme="majorHAnsi"/>
                  <w:noProof/>
                  <w:color w:val="FFFFFF" w:themeColor="background1"/>
                  <w:sz w:val="96"/>
                  <w:szCs w:val="96"/>
                </w:rPr>
                <w:alias w:val="Title"/>
                <w:tag w:val=""/>
                <w:id w:val="739824258"/>
                <w:placeholder>
                  <w:docPart w:val="76423673249F4A1F95E68F7C24946BB3"/>
                </w:placeholder>
                <w:dataBinding w:prefixMappings="xmlns:ns0='http://purl.org/dc/elements/1.1/' xmlns:ns1='http://schemas.openxmlformats.org/package/2006/metadata/core-properties' " w:xpath="/ns1:coreProperties[1]/ns0:title[1]" w:storeItemID="{6C3C8BC8-F283-45AE-878A-BAB7291924A1}"/>
                <w:text/>
              </w:sdtPr>
              <w:sdtContent>
                <w:r w:rsidR="007D711C">
                  <w:rPr>
                    <w:rFonts w:asciiTheme="majorHAnsi" w:hAnsiTheme="majorHAnsi" w:cstheme="majorHAnsi"/>
                    <w:noProof/>
                    <w:color w:val="FFFFFF" w:themeColor="background1"/>
                    <w:sz w:val="96"/>
                    <w:szCs w:val="96"/>
                  </w:rPr>
                  <w:t xml:space="preserve">Lisansüstü Eğitim Destek </w:t>
                </w:r>
                <w:r w:rsidR="009F47CE">
                  <w:rPr>
                    <w:rFonts w:asciiTheme="majorHAnsi" w:hAnsiTheme="majorHAnsi" w:cstheme="majorHAnsi"/>
                    <w:noProof/>
                    <w:color w:val="FFFFFF" w:themeColor="background1"/>
                    <w:sz w:val="96"/>
                    <w:szCs w:val="96"/>
                  </w:rPr>
                  <w:t>Süreci</w:t>
                </w:r>
              </w:sdtContent>
            </w:sdt>
          </w:p>
          <w:p w14:paraId="293B2345" w14:textId="77777777" w:rsidR="00270092" w:rsidRPr="00791006" w:rsidRDefault="00270092" w:rsidP="00F021C9">
            <w:pPr>
              <w:pStyle w:val="AralkYok"/>
              <w:spacing w:before="240"/>
              <w:ind w:left="720" w:right="720"/>
              <w:rPr>
                <w:rFonts w:asciiTheme="majorHAnsi" w:hAnsiTheme="majorHAnsi" w:cstheme="majorHAnsi"/>
                <w:noProof/>
                <w:color w:val="FFFFFF" w:themeColor="background1"/>
                <w:sz w:val="32"/>
                <w:szCs w:val="32"/>
              </w:rPr>
            </w:pPr>
          </w:p>
        </w:tc>
      </w:tr>
      <w:tr w:rsidR="00270092" w:rsidRPr="00791006" w14:paraId="1265DFF6" w14:textId="77777777" w:rsidTr="00F021C9">
        <w:trPr>
          <w:trHeight w:hRule="exact" w:val="720"/>
        </w:trPr>
        <w:tc>
          <w:tcPr>
            <w:tcW w:w="9350" w:type="dxa"/>
            <w:shd w:val="clear" w:color="auto" w:fill="70AD47" w:themeFill="accent6"/>
          </w:tcPr>
          <w:tbl>
            <w:tblPr>
              <w:tblW w:w="5000" w:type="pct"/>
              <w:tblCellMar>
                <w:left w:w="0" w:type="dxa"/>
                <w:right w:w="0" w:type="dxa"/>
              </w:tblCellMar>
              <w:tblLook w:val="04A0" w:firstRow="1" w:lastRow="0" w:firstColumn="1" w:lastColumn="0" w:noHBand="0" w:noVBand="1"/>
              <w:tblDescription w:val="Cover page info"/>
            </w:tblPr>
            <w:tblGrid>
              <w:gridCol w:w="3014"/>
              <w:gridCol w:w="3110"/>
              <w:gridCol w:w="3236"/>
            </w:tblGrid>
            <w:tr w:rsidR="00883A69" w:rsidRPr="00791006" w14:paraId="1B0E1B83" w14:textId="77777777" w:rsidTr="00F021C9">
              <w:trPr>
                <w:trHeight w:hRule="exact" w:val="720"/>
              </w:trPr>
              <w:tc>
                <w:tcPr>
                  <w:tcW w:w="3590" w:type="dxa"/>
                  <w:shd w:val="clear" w:color="auto" w:fill="2E74B5" w:themeFill="accent5" w:themeFillShade="BF"/>
                  <w:vAlign w:val="center"/>
                </w:tcPr>
                <w:p w14:paraId="08B6C452" w14:textId="6ECA2C89" w:rsidR="00270092" w:rsidRPr="00791006" w:rsidRDefault="00000000" w:rsidP="00F021C9">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9A3139C2E6D34096B38E58CF5544F104"/>
                      </w:placeholder>
                      <w:dataBinding w:prefixMappings="xmlns:ns0='http://purl.org/dc/elements/1.1/' xmlns:ns1='http://schemas.openxmlformats.org/package/2006/metadata/core-properties' " w:xpath="/ns1:coreProperties[1]/ns0:creator[1]" w:storeItemID="{6C3C8BC8-F283-45AE-878A-BAB7291924A1}"/>
                      <w:text/>
                    </w:sdtPr>
                    <w:sdtContent>
                      <w:r w:rsidR="00A8368F">
                        <w:rPr>
                          <w:rFonts w:asciiTheme="majorHAnsi" w:hAnsiTheme="majorHAnsi" w:cstheme="majorHAnsi"/>
                          <w:noProof/>
                          <w:color w:val="FFFFFF" w:themeColor="background1"/>
                        </w:rPr>
                        <w:t>Ziya Zorer</w:t>
                      </w:r>
                    </w:sdtContent>
                  </w:sdt>
                </w:p>
              </w:tc>
              <w:tc>
                <w:tcPr>
                  <w:tcW w:w="3591" w:type="dxa"/>
                  <w:shd w:val="clear" w:color="auto" w:fill="2E74B5" w:themeFill="accent5" w:themeFillShade="BF"/>
                  <w:vAlign w:val="center"/>
                </w:tcPr>
                <w:sdt>
                  <w:sdtPr>
                    <w:rPr>
                      <w:rFonts w:asciiTheme="majorHAnsi" w:hAnsiTheme="majorHAnsi" w:cstheme="majorHAnsi"/>
                      <w:noProof/>
                      <w:color w:val="FFFFFF" w:themeColor="background1"/>
                    </w:rPr>
                    <w:alias w:val="Date"/>
                    <w:tag w:val=""/>
                    <w:id w:val="748164578"/>
                    <w:placeholder>
                      <w:docPart w:val="363870CD58CB4F5D8568259261FAAEB2"/>
                    </w:placeholder>
                    <w:dataBinding w:prefixMappings="xmlns:ns0='http://schemas.microsoft.com/office/2006/coverPageProps' " w:xpath="/ns0:CoverPageProperties[1]/ns0:PublishDate[1]" w:storeItemID="{55AF091B-3C7A-41E3-B477-F2FDAA23CFDA}"/>
                    <w:date w:fullDate="2023-12-26T00:00:00Z">
                      <w:dateFormat w:val="M/d/yy"/>
                      <w:lid w:val="en-US"/>
                      <w:storeMappedDataAs w:val="dateTime"/>
                      <w:calendar w:val="gregorian"/>
                    </w:date>
                  </w:sdtPr>
                  <w:sdtContent>
                    <w:p w14:paraId="669628DF" w14:textId="6FD1929E" w:rsidR="00270092" w:rsidRPr="00791006" w:rsidRDefault="008A28EB" w:rsidP="00F021C9">
                      <w:pPr>
                        <w:pStyle w:val="AralkYok"/>
                        <w:ind w:left="144" w:right="144"/>
                        <w:jc w:val="center"/>
                        <w:rPr>
                          <w:rFonts w:asciiTheme="majorHAnsi" w:hAnsiTheme="majorHAnsi" w:cstheme="majorHAnsi"/>
                          <w:noProof/>
                          <w:color w:val="FFFFFF" w:themeColor="background1"/>
                        </w:rPr>
                      </w:pPr>
                      <w:r>
                        <w:rPr>
                          <w:rFonts w:asciiTheme="majorHAnsi" w:hAnsiTheme="majorHAnsi" w:cstheme="majorHAnsi"/>
                          <w:noProof/>
                          <w:color w:val="FFFFFF" w:themeColor="background1"/>
                          <w:lang w:val="en-US"/>
                        </w:rPr>
                        <w:t>12/26/23</w:t>
                      </w:r>
                    </w:p>
                  </w:sdtContent>
                </w:sdt>
              </w:tc>
              <w:sdt>
                <w:sdtPr>
                  <w:rPr>
                    <w:rFonts w:asciiTheme="majorHAnsi" w:hAnsiTheme="majorHAnsi" w:cstheme="majorHAnsi"/>
                    <w:noProof/>
                    <w:color w:val="FFFFFF" w:themeColor="background1"/>
                  </w:rPr>
                  <w:alias w:val="Course title"/>
                  <w:tag w:val=""/>
                  <w:id w:val="-15923909"/>
                  <w:placeholder>
                    <w:docPart w:val="88A2F2AD955C43AF88C0291FEB3A1CA0"/>
                  </w:placeholder>
                  <w:dataBinding w:prefixMappings="xmlns:ns0='http://purl.org/dc/elements/1.1/' xmlns:ns1='http://schemas.openxmlformats.org/package/2006/metadata/core-properties' " w:xpath="/ns1:coreProperties[1]/ns1:category[1]" w:storeItemID="{6C3C8BC8-F283-45AE-878A-BAB7291924A1}"/>
                  <w:text/>
                </w:sdtPr>
                <w:sdtContent>
                  <w:tc>
                    <w:tcPr>
                      <w:tcW w:w="3591" w:type="dxa"/>
                      <w:shd w:val="clear" w:color="auto" w:fill="2E74B5" w:themeFill="accent5" w:themeFillShade="BF"/>
                      <w:vAlign w:val="center"/>
                    </w:tcPr>
                    <w:p w14:paraId="29AADDDC" w14:textId="5C5D39AF" w:rsidR="00270092" w:rsidRPr="00791006" w:rsidRDefault="008A28EB" w:rsidP="00F021C9">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Ürün</w:t>
                      </w:r>
                      <w:r w:rsidR="00286C2E">
                        <w:rPr>
                          <w:rFonts w:asciiTheme="majorHAnsi" w:hAnsiTheme="majorHAnsi" w:cstheme="majorHAnsi"/>
                          <w:noProof/>
                          <w:color w:val="FFFFFF" w:themeColor="background1"/>
                        </w:rPr>
                        <w:t xml:space="preserve"> Dökümanı</w:t>
                      </w:r>
                    </w:p>
                  </w:tc>
                </w:sdtContent>
              </w:sdt>
            </w:tr>
            <w:tr w:rsidR="00883A69" w:rsidRPr="00791006" w14:paraId="27C50697" w14:textId="77777777" w:rsidTr="00F021C9">
              <w:trPr>
                <w:trHeight w:hRule="exact" w:val="720"/>
              </w:trPr>
              <w:tc>
                <w:tcPr>
                  <w:tcW w:w="3590" w:type="dxa"/>
                  <w:shd w:val="clear" w:color="auto" w:fill="2E74B5" w:themeFill="accent5" w:themeFillShade="BF"/>
                  <w:vAlign w:val="center"/>
                </w:tcPr>
                <w:p w14:paraId="07423B39" w14:textId="77777777" w:rsidR="00270092" w:rsidRPr="00791006" w:rsidRDefault="00270092" w:rsidP="00F021C9">
                  <w:pPr>
                    <w:pStyle w:val="AralkYok"/>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12E6A9E4" w14:textId="77777777" w:rsidR="00270092" w:rsidRPr="00791006" w:rsidRDefault="00270092" w:rsidP="00F021C9">
                  <w:pPr>
                    <w:pStyle w:val="AralkYok"/>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36103B70" w14:textId="77777777" w:rsidR="00270092" w:rsidRPr="00791006" w:rsidRDefault="00270092" w:rsidP="00F021C9">
                  <w:pPr>
                    <w:pStyle w:val="AralkYok"/>
                    <w:ind w:left="144" w:right="720"/>
                    <w:jc w:val="right"/>
                    <w:rPr>
                      <w:rFonts w:asciiTheme="majorHAnsi" w:hAnsiTheme="majorHAnsi" w:cstheme="majorHAnsi"/>
                      <w:noProof/>
                      <w:color w:val="FFFFFF" w:themeColor="background1"/>
                    </w:rPr>
                  </w:pPr>
                </w:p>
              </w:tc>
            </w:tr>
            <w:tr w:rsidR="00883A69" w:rsidRPr="00791006" w14:paraId="36EA1B0A" w14:textId="77777777" w:rsidTr="00F021C9">
              <w:trPr>
                <w:trHeight w:hRule="exact" w:val="720"/>
              </w:trPr>
              <w:tc>
                <w:tcPr>
                  <w:tcW w:w="3590" w:type="dxa"/>
                  <w:shd w:val="clear" w:color="auto" w:fill="2E74B5" w:themeFill="accent5" w:themeFillShade="BF"/>
                  <w:vAlign w:val="center"/>
                </w:tcPr>
                <w:p w14:paraId="4C9A8C99" w14:textId="77777777" w:rsidR="00270092" w:rsidRPr="00791006" w:rsidRDefault="00270092" w:rsidP="00F021C9">
                  <w:pPr>
                    <w:pStyle w:val="AralkYok"/>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601096D5" w14:textId="77777777" w:rsidR="00270092" w:rsidRPr="00791006" w:rsidRDefault="00270092" w:rsidP="00F021C9">
                  <w:pPr>
                    <w:pStyle w:val="AralkYok"/>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77774DA1" w14:textId="77777777" w:rsidR="00270092" w:rsidRPr="00791006" w:rsidRDefault="00270092" w:rsidP="00F021C9">
                  <w:pPr>
                    <w:pStyle w:val="AralkYok"/>
                    <w:ind w:left="144" w:right="720"/>
                    <w:jc w:val="right"/>
                    <w:rPr>
                      <w:rFonts w:asciiTheme="majorHAnsi" w:hAnsiTheme="majorHAnsi" w:cstheme="majorHAnsi"/>
                      <w:noProof/>
                      <w:color w:val="FFFFFF" w:themeColor="background1"/>
                    </w:rPr>
                  </w:pPr>
                </w:p>
              </w:tc>
            </w:tr>
            <w:tr w:rsidR="00883A69" w:rsidRPr="00791006" w14:paraId="4704F40C" w14:textId="77777777" w:rsidTr="00F021C9">
              <w:trPr>
                <w:trHeight w:hRule="exact" w:val="720"/>
              </w:trPr>
              <w:tc>
                <w:tcPr>
                  <w:tcW w:w="3590" w:type="dxa"/>
                  <w:shd w:val="clear" w:color="auto" w:fill="2E74B5" w:themeFill="accent5" w:themeFillShade="BF"/>
                  <w:vAlign w:val="center"/>
                </w:tcPr>
                <w:p w14:paraId="4E1C2AB8" w14:textId="77777777" w:rsidR="00270092" w:rsidRPr="00791006" w:rsidRDefault="00270092" w:rsidP="00F021C9">
                  <w:pPr>
                    <w:pStyle w:val="AralkYok"/>
                    <w:ind w:left="720" w:right="144"/>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299FB7C0" w14:textId="77777777" w:rsidR="00270092" w:rsidRPr="00791006" w:rsidRDefault="00270092" w:rsidP="00F021C9">
                  <w:pPr>
                    <w:pStyle w:val="AralkYok"/>
                    <w:ind w:left="144" w:right="144"/>
                    <w:jc w:val="center"/>
                    <w:rPr>
                      <w:rFonts w:asciiTheme="majorHAnsi" w:hAnsiTheme="majorHAnsi" w:cstheme="majorHAnsi"/>
                      <w:noProof/>
                      <w:color w:val="FFFFFF" w:themeColor="background1"/>
                    </w:rPr>
                  </w:pPr>
                </w:p>
              </w:tc>
              <w:tc>
                <w:tcPr>
                  <w:tcW w:w="3591" w:type="dxa"/>
                  <w:shd w:val="clear" w:color="auto" w:fill="2E74B5" w:themeFill="accent5" w:themeFillShade="BF"/>
                  <w:vAlign w:val="center"/>
                </w:tcPr>
                <w:p w14:paraId="6F591198" w14:textId="77777777" w:rsidR="00270092" w:rsidRPr="00791006" w:rsidRDefault="00270092" w:rsidP="00F021C9">
                  <w:pPr>
                    <w:pStyle w:val="AralkYok"/>
                    <w:ind w:left="144" w:right="720"/>
                    <w:jc w:val="right"/>
                    <w:rPr>
                      <w:rFonts w:asciiTheme="majorHAnsi" w:hAnsiTheme="majorHAnsi" w:cstheme="majorHAnsi"/>
                      <w:noProof/>
                      <w:color w:val="FFFFFF" w:themeColor="background1"/>
                    </w:rPr>
                  </w:pPr>
                </w:p>
              </w:tc>
            </w:tr>
          </w:tbl>
          <w:p w14:paraId="241345B4" w14:textId="77777777" w:rsidR="00270092" w:rsidRPr="00791006" w:rsidRDefault="00270092" w:rsidP="00F021C9">
            <w:pPr>
              <w:rPr>
                <w:rFonts w:asciiTheme="majorHAnsi" w:hAnsiTheme="majorHAnsi" w:cstheme="majorHAnsi"/>
                <w:noProof/>
                <w:lang w:val="tr-TR"/>
              </w:rPr>
            </w:pPr>
          </w:p>
        </w:tc>
      </w:tr>
    </w:tbl>
    <w:p w14:paraId="694DA47A" w14:textId="77777777" w:rsidR="00E91F56" w:rsidRPr="00791006" w:rsidRDefault="00E91F56" w:rsidP="00270092">
      <w:pPr>
        <w:rPr>
          <w:noProof/>
          <w:lang w:val="tr-TR"/>
        </w:rPr>
      </w:pPr>
    </w:p>
    <w:p w14:paraId="62ABBA6E" w14:textId="77777777" w:rsidR="00270092" w:rsidRPr="00791006" w:rsidRDefault="00270092" w:rsidP="00270092">
      <w:pPr>
        <w:rPr>
          <w:noProof/>
          <w:lang w:val="tr-TR"/>
        </w:rPr>
      </w:pPr>
    </w:p>
    <w:p w14:paraId="711BED31" w14:textId="77777777" w:rsidR="00270092" w:rsidRPr="00791006" w:rsidRDefault="00270092" w:rsidP="00270092">
      <w:pPr>
        <w:rPr>
          <w:noProof/>
          <w:lang w:val="tr-TR"/>
        </w:rPr>
      </w:pPr>
    </w:p>
    <w:sdt>
      <w:sdtPr>
        <w:rPr>
          <w:rFonts w:asciiTheme="minorHAnsi" w:eastAsiaTheme="minorHAnsi" w:hAnsiTheme="minorHAnsi" w:cstheme="minorBidi"/>
          <w:noProof/>
          <w:color w:val="auto"/>
          <w:sz w:val="22"/>
          <w:szCs w:val="22"/>
          <w:lang w:val="en-US" w:eastAsia="en-US"/>
        </w:rPr>
        <w:id w:val="-1034414502"/>
        <w:docPartObj>
          <w:docPartGallery w:val="Table of Contents"/>
          <w:docPartUnique/>
        </w:docPartObj>
      </w:sdtPr>
      <w:sdtEndPr>
        <w:rPr>
          <w:b/>
          <w:bCs/>
        </w:rPr>
      </w:sdtEndPr>
      <w:sdtContent>
        <w:p w14:paraId="57676BD5" w14:textId="77777777" w:rsidR="00883A69" w:rsidRPr="00791006" w:rsidRDefault="00883A69">
          <w:pPr>
            <w:pStyle w:val="TBal"/>
            <w:rPr>
              <w:noProof/>
            </w:rPr>
          </w:pPr>
          <w:r w:rsidRPr="00791006">
            <w:rPr>
              <w:noProof/>
            </w:rPr>
            <w:t>İçindekiler</w:t>
          </w:r>
        </w:p>
        <w:p w14:paraId="0026F1F2" w14:textId="66486246" w:rsidR="007E4D7C" w:rsidRDefault="00883A69">
          <w:pPr>
            <w:pStyle w:val="T1"/>
            <w:tabs>
              <w:tab w:val="left" w:pos="440"/>
              <w:tab w:val="right" w:leader="dot" w:pos="9350"/>
            </w:tabs>
            <w:rPr>
              <w:rFonts w:eastAsiaTheme="minorEastAsia"/>
              <w:noProof/>
              <w:kern w:val="2"/>
              <w:sz w:val="24"/>
              <w:szCs w:val="24"/>
              <w:lang w:val="tr-TR" w:eastAsia="tr-TR"/>
              <w14:ligatures w14:val="standardContextual"/>
            </w:rPr>
          </w:pPr>
          <w:r w:rsidRPr="00791006">
            <w:rPr>
              <w:noProof/>
              <w:lang w:val="tr-TR"/>
            </w:rPr>
            <w:fldChar w:fldCharType="begin"/>
          </w:r>
          <w:r w:rsidRPr="00791006">
            <w:rPr>
              <w:noProof/>
              <w:lang w:val="tr-TR"/>
            </w:rPr>
            <w:instrText xml:space="preserve"> TOC \o "1-3" \h \z \u </w:instrText>
          </w:r>
          <w:r w:rsidRPr="00791006">
            <w:rPr>
              <w:noProof/>
              <w:lang w:val="tr-TR"/>
            </w:rPr>
            <w:fldChar w:fldCharType="separate"/>
          </w:r>
          <w:hyperlink w:anchor="_Toc179204263" w:history="1">
            <w:r w:rsidR="007E4D7C" w:rsidRPr="006648C4">
              <w:rPr>
                <w:rStyle w:val="Kpr"/>
                <w:noProof/>
                <w:lang w:val="tr-TR"/>
              </w:rPr>
              <w:t>1.</w:t>
            </w:r>
            <w:r w:rsidR="007E4D7C">
              <w:rPr>
                <w:rFonts w:eastAsiaTheme="minorEastAsia"/>
                <w:noProof/>
                <w:kern w:val="2"/>
                <w:sz w:val="24"/>
                <w:szCs w:val="24"/>
                <w:lang w:val="tr-TR" w:eastAsia="tr-TR"/>
                <w14:ligatures w14:val="standardContextual"/>
              </w:rPr>
              <w:tab/>
            </w:r>
            <w:r w:rsidR="007E4D7C" w:rsidRPr="006648C4">
              <w:rPr>
                <w:rStyle w:val="Kpr"/>
                <w:noProof/>
                <w:lang w:val="tr-TR"/>
              </w:rPr>
              <w:t>Genel</w:t>
            </w:r>
            <w:r w:rsidR="007E4D7C">
              <w:rPr>
                <w:noProof/>
                <w:webHidden/>
              </w:rPr>
              <w:tab/>
            </w:r>
            <w:r w:rsidR="007E4D7C">
              <w:rPr>
                <w:noProof/>
                <w:webHidden/>
              </w:rPr>
              <w:fldChar w:fldCharType="begin"/>
            </w:r>
            <w:r w:rsidR="007E4D7C">
              <w:rPr>
                <w:noProof/>
                <w:webHidden/>
              </w:rPr>
              <w:instrText xml:space="preserve"> PAGEREF _Toc179204263 \h </w:instrText>
            </w:r>
            <w:r w:rsidR="007E4D7C">
              <w:rPr>
                <w:noProof/>
                <w:webHidden/>
              </w:rPr>
            </w:r>
            <w:r w:rsidR="007E4D7C">
              <w:rPr>
                <w:noProof/>
                <w:webHidden/>
              </w:rPr>
              <w:fldChar w:fldCharType="separate"/>
            </w:r>
            <w:r w:rsidR="007E4D7C">
              <w:rPr>
                <w:noProof/>
                <w:webHidden/>
              </w:rPr>
              <w:t>0</w:t>
            </w:r>
            <w:r w:rsidR="007E4D7C">
              <w:rPr>
                <w:noProof/>
                <w:webHidden/>
              </w:rPr>
              <w:fldChar w:fldCharType="end"/>
            </w:r>
          </w:hyperlink>
        </w:p>
        <w:p w14:paraId="711C8549" w14:textId="076B88DB"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264" w:history="1">
            <w:r w:rsidRPr="006648C4">
              <w:rPr>
                <w:rStyle w:val="Kpr"/>
                <w:noProof/>
                <w:lang w:val="tr-TR"/>
              </w:rPr>
              <w:t>1.1.</w:t>
            </w:r>
            <w:r>
              <w:rPr>
                <w:rFonts w:eastAsiaTheme="minorEastAsia"/>
                <w:noProof/>
                <w:kern w:val="2"/>
                <w:sz w:val="24"/>
                <w:szCs w:val="24"/>
                <w:lang w:val="tr-TR" w:eastAsia="tr-TR"/>
                <w14:ligatures w14:val="standardContextual"/>
              </w:rPr>
              <w:tab/>
            </w:r>
            <w:r w:rsidRPr="006648C4">
              <w:rPr>
                <w:rStyle w:val="Kpr"/>
                <w:noProof/>
                <w:lang w:val="tr-TR"/>
              </w:rPr>
              <w:t>İşlevsel Fonksiyon Özeti</w:t>
            </w:r>
            <w:r>
              <w:rPr>
                <w:noProof/>
                <w:webHidden/>
              </w:rPr>
              <w:tab/>
            </w:r>
            <w:r>
              <w:rPr>
                <w:noProof/>
                <w:webHidden/>
              </w:rPr>
              <w:fldChar w:fldCharType="begin"/>
            </w:r>
            <w:r>
              <w:rPr>
                <w:noProof/>
                <w:webHidden/>
              </w:rPr>
              <w:instrText xml:space="preserve"> PAGEREF _Toc179204264 \h </w:instrText>
            </w:r>
            <w:r>
              <w:rPr>
                <w:noProof/>
                <w:webHidden/>
              </w:rPr>
            </w:r>
            <w:r>
              <w:rPr>
                <w:noProof/>
                <w:webHidden/>
              </w:rPr>
              <w:fldChar w:fldCharType="separate"/>
            </w:r>
            <w:r>
              <w:rPr>
                <w:noProof/>
                <w:webHidden/>
              </w:rPr>
              <w:t>0</w:t>
            </w:r>
            <w:r>
              <w:rPr>
                <w:noProof/>
                <w:webHidden/>
              </w:rPr>
              <w:fldChar w:fldCharType="end"/>
            </w:r>
          </w:hyperlink>
        </w:p>
        <w:p w14:paraId="6E324072" w14:textId="3E69503A"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265" w:history="1">
            <w:r w:rsidRPr="006648C4">
              <w:rPr>
                <w:rStyle w:val="Kpr"/>
                <w:noProof/>
                <w:lang w:val="tr-TR"/>
              </w:rPr>
              <w:t>1.2.</w:t>
            </w:r>
            <w:r>
              <w:rPr>
                <w:rFonts w:eastAsiaTheme="minorEastAsia"/>
                <w:noProof/>
                <w:kern w:val="2"/>
                <w:sz w:val="24"/>
                <w:szCs w:val="24"/>
                <w:lang w:val="tr-TR" w:eastAsia="tr-TR"/>
                <w14:ligatures w14:val="standardContextual"/>
              </w:rPr>
              <w:tab/>
            </w:r>
            <w:r w:rsidRPr="006648C4">
              <w:rPr>
                <w:rStyle w:val="Kpr"/>
                <w:noProof/>
                <w:lang w:val="tr-TR"/>
              </w:rPr>
              <w:t xml:space="preserve">Varsayımlar ve </w:t>
            </w:r>
            <w:r w:rsidRPr="006648C4">
              <w:rPr>
                <w:rStyle w:val="Kpr"/>
                <w:noProof/>
              </w:rPr>
              <w:t>Bağımlılıklar</w:t>
            </w:r>
            <w:r>
              <w:rPr>
                <w:noProof/>
                <w:webHidden/>
              </w:rPr>
              <w:tab/>
            </w:r>
            <w:r>
              <w:rPr>
                <w:noProof/>
                <w:webHidden/>
              </w:rPr>
              <w:fldChar w:fldCharType="begin"/>
            </w:r>
            <w:r>
              <w:rPr>
                <w:noProof/>
                <w:webHidden/>
              </w:rPr>
              <w:instrText xml:space="preserve"> PAGEREF _Toc179204265 \h </w:instrText>
            </w:r>
            <w:r>
              <w:rPr>
                <w:noProof/>
                <w:webHidden/>
              </w:rPr>
            </w:r>
            <w:r>
              <w:rPr>
                <w:noProof/>
                <w:webHidden/>
              </w:rPr>
              <w:fldChar w:fldCharType="separate"/>
            </w:r>
            <w:r>
              <w:rPr>
                <w:noProof/>
                <w:webHidden/>
              </w:rPr>
              <w:t>0</w:t>
            </w:r>
            <w:r>
              <w:rPr>
                <w:noProof/>
                <w:webHidden/>
              </w:rPr>
              <w:fldChar w:fldCharType="end"/>
            </w:r>
          </w:hyperlink>
        </w:p>
        <w:p w14:paraId="18DF5877" w14:textId="284DC313"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266" w:history="1">
            <w:r w:rsidRPr="006648C4">
              <w:rPr>
                <w:rStyle w:val="Kpr"/>
                <w:noProof/>
                <w:lang w:val="tr-TR"/>
              </w:rPr>
              <w:t>1.3.</w:t>
            </w:r>
            <w:r>
              <w:rPr>
                <w:rFonts w:eastAsiaTheme="minorEastAsia"/>
                <w:noProof/>
                <w:kern w:val="2"/>
                <w:sz w:val="24"/>
                <w:szCs w:val="24"/>
                <w:lang w:val="tr-TR" w:eastAsia="tr-TR"/>
                <w14:ligatures w14:val="standardContextual"/>
              </w:rPr>
              <w:tab/>
            </w:r>
            <w:r w:rsidRPr="006648C4">
              <w:rPr>
                <w:rStyle w:val="Kpr"/>
                <w:noProof/>
                <w:lang w:val="tr-TR"/>
              </w:rPr>
              <w:t>Paydaş Listesi</w:t>
            </w:r>
            <w:r>
              <w:rPr>
                <w:noProof/>
                <w:webHidden/>
              </w:rPr>
              <w:tab/>
            </w:r>
            <w:r>
              <w:rPr>
                <w:noProof/>
                <w:webHidden/>
              </w:rPr>
              <w:fldChar w:fldCharType="begin"/>
            </w:r>
            <w:r>
              <w:rPr>
                <w:noProof/>
                <w:webHidden/>
              </w:rPr>
              <w:instrText xml:space="preserve"> PAGEREF _Toc179204266 \h </w:instrText>
            </w:r>
            <w:r>
              <w:rPr>
                <w:noProof/>
                <w:webHidden/>
              </w:rPr>
            </w:r>
            <w:r>
              <w:rPr>
                <w:noProof/>
                <w:webHidden/>
              </w:rPr>
              <w:fldChar w:fldCharType="separate"/>
            </w:r>
            <w:r>
              <w:rPr>
                <w:noProof/>
                <w:webHidden/>
              </w:rPr>
              <w:t>0</w:t>
            </w:r>
            <w:r>
              <w:rPr>
                <w:noProof/>
                <w:webHidden/>
              </w:rPr>
              <w:fldChar w:fldCharType="end"/>
            </w:r>
          </w:hyperlink>
        </w:p>
        <w:p w14:paraId="4B519B3B" w14:textId="487D1D3D" w:rsidR="007E4D7C" w:rsidRDefault="007E4D7C">
          <w:pPr>
            <w:pStyle w:val="T1"/>
            <w:tabs>
              <w:tab w:val="left" w:pos="440"/>
              <w:tab w:val="right" w:leader="dot" w:pos="9350"/>
            </w:tabs>
            <w:rPr>
              <w:rFonts w:eastAsiaTheme="minorEastAsia"/>
              <w:noProof/>
              <w:kern w:val="2"/>
              <w:sz w:val="24"/>
              <w:szCs w:val="24"/>
              <w:lang w:val="tr-TR" w:eastAsia="tr-TR"/>
              <w14:ligatures w14:val="standardContextual"/>
            </w:rPr>
          </w:pPr>
          <w:hyperlink w:anchor="_Toc179204267" w:history="1">
            <w:r w:rsidRPr="006648C4">
              <w:rPr>
                <w:rStyle w:val="Kpr"/>
                <w:noProof/>
                <w:lang w:val="tr-TR"/>
              </w:rPr>
              <w:t>2.</w:t>
            </w:r>
            <w:r>
              <w:rPr>
                <w:rFonts w:eastAsiaTheme="minorEastAsia"/>
                <w:noProof/>
                <w:kern w:val="2"/>
                <w:sz w:val="24"/>
                <w:szCs w:val="24"/>
                <w:lang w:val="tr-TR" w:eastAsia="tr-TR"/>
                <w14:ligatures w14:val="standardContextual"/>
              </w:rPr>
              <w:tab/>
            </w:r>
            <w:r w:rsidRPr="006648C4">
              <w:rPr>
                <w:rStyle w:val="Kpr"/>
                <w:noProof/>
                <w:lang w:val="tr-TR"/>
              </w:rPr>
              <w:t>Akış Diyagramı</w:t>
            </w:r>
            <w:r>
              <w:rPr>
                <w:noProof/>
                <w:webHidden/>
              </w:rPr>
              <w:tab/>
            </w:r>
            <w:r>
              <w:rPr>
                <w:noProof/>
                <w:webHidden/>
              </w:rPr>
              <w:fldChar w:fldCharType="begin"/>
            </w:r>
            <w:r>
              <w:rPr>
                <w:noProof/>
                <w:webHidden/>
              </w:rPr>
              <w:instrText xml:space="preserve"> PAGEREF _Toc179204267 \h </w:instrText>
            </w:r>
            <w:r>
              <w:rPr>
                <w:noProof/>
                <w:webHidden/>
              </w:rPr>
            </w:r>
            <w:r>
              <w:rPr>
                <w:noProof/>
                <w:webHidden/>
              </w:rPr>
              <w:fldChar w:fldCharType="separate"/>
            </w:r>
            <w:r>
              <w:rPr>
                <w:noProof/>
                <w:webHidden/>
              </w:rPr>
              <w:t>0</w:t>
            </w:r>
            <w:r>
              <w:rPr>
                <w:noProof/>
                <w:webHidden/>
              </w:rPr>
              <w:fldChar w:fldCharType="end"/>
            </w:r>
          </w:hyperlink>
        </w:p>
        <w:p w14:paraId="14BD03A6" w14:textId="4AFA0BD9"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268" w:history="1">
            <w:r w:rsidRPr="006648C4">
              <w:rPr>
                <w:rStyle w:val="Kpr"/>
                <w:noProof/>
                <w:lang w:val="tr-TR"/>
              </w:rPr>
              <w:t>2.1.</w:t>
            </w:r>
            <w:r>
              <w:rPr>
                <w:rFonts w:eastAsiaTheme="minorEastAsia"/>
                <w:noProof/>
                <w:kern w:val="2"/>
                <w:sz w:val="24"/>
                <w:szCs w:val="24"/>
                <w:lang w:val="tr-TR" w:eastAsia="tr-TR"/>
                <w14:ligatures w14:val="standardContextual"/>
              </w:rPr>
              <w:tab/>
            </w:r>
            <w:r w:rsidRPr="006648C4">
              <w:rPr>
                <w:rStyle w:val="Kpr"/>
                <w:noProof/>
                <w:lang w:val="tr-TR"/>
              </w:rPr>
              <w:t>Lisansüstü Eğitim Destek Süreci Akış Tasarımı</w:t>
            </w:r>
            <w:r>
              <w:rPr>
                <w:noProof/>
                <w:webHidden/>
              </w:rPr>
              <w:tab/>
            </w:r>
            <w:r>
              <w:rPr>
                <w:noProof/>
                <w:webHidden/>
              </w:rPr>
              <w:fldChar w:fldCharType="begin"/>
            </w:r>
            <w:r>
              <w:rPr>
                <w:noProof/>
                <w:webHidden/>
              </w:rPr>
              <w:instrText xml:space="preserve"> PAGEREF _Toc179204268 \h </w:instrText>
            </w:r>
            <w:r>
              <w:rPr>
                <w:noProof/>
                <w:webHidden/>
              </w:rPr>
            </w:r>
            <w:r>
              <w:rPr>
                <w:noProof/>
                <w:webHidden/>
              </w:rPr>
              <w:fldChar w:fldCharType="separate"/>
            </w:r>
            <w:r>
              <w:rPr>
                <w:noProof/>
                <w:webHidden/>
              </w:rPr>
              <w:t>0</w:t>
            </w:r>
            <w:r>
              <w:rPr>
                <w:noProof/>
                <w:webHidden/>
              </w:rPr>
              <w:fldChar w:fldCharType="end"/>
            </w:r>
          </w:hyperlink>
        </w:p>
        <w:p w14:paraId="3241A948" w14:textId="6269AC25"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269" w:history="1">
            <w:r w:rsidRPr="006648C4">
              <w:rPr>
                <w:rStyle w:val="Kpr"/>
                <w:noProof/>
                <w:lang w:val="tr-TR"/>
              </w:rPr>
              <w:t>2.2.</w:t>
            </w:r>
            <w:r>
              <w:rPr>
                <w:rFonts w:eastAsiaTheme="minorEastAsia"/>
                <w:noProof/>
                <w:kern w:val="2"/>
                <w:sz w:val="24"/>
                <w:szCs w:val="24"/>
                <w:lang w:val="tr-TR" w:eastAsia="tr-TR"/>
                <w14:ligatures w14:val="standardContextual"/>
              </w:rPr>
              <w:tab/>
            </w:r>
            <w:r w:rsidRPr="006648C4">
              <w:rPr>
                <w:rStyle w:val="Kpr"/>
                <w:noProof/>
                <w:lang w:val="tr-TR"/>
              </w:rPr>
              <w:t>Akış Diyagramı Aktiviteler</w:t>
            </w:r>
            <w:r>
              <w:rPr>
                <w:noProof/>
                <w:webHidden/>
              </w:rPr>
              <w:tab/>
            </w:r>
            <w:r>
              <w:rPr>
                <w:noProof/>
                <w:webHidden/>
              </w:rPr>
              <w:fldChar w:fldCharType="begin"/>
            </w:r>
            <w:r>
              <w:rPr>
                <w:noProof/>
                <w:webHidden/>
              </w:rPr>
              <w:instrText xml:space="preserve"> PAGEREF _Toc179204269 \h </w:instrText>
            </w:r>
            <w:r>
              <w:rPr>
                <w:noProof/>
                <w:webHidden/>
              </w:rPr>
            </w:r>
            <w:r>
              <w:rPr>
                <w:noProof/>
                <w:webHidden/>
              </w:rPr>
              <w:fldChar w:fldCharType="separate"/>
            </w:r>
            <w:r>
              <w:rPr>
                <w:noProof/>
                <w:webHidden/>
              </w:rPr>
              <w:t>0</w:t>
            </w:r>
            <w:r>
              <w:rPr>
                <w:noProof/>
                <w:webHidden/>
              </w:rPr>
              <w:fldChar w:fldCharType="end"/>
            </w:r>
          </w:hyperlink>
        </w:p>
        <w:p w14:paraId="1C080EEB" w14:textId="4B0BA576" w:rsidR="007E4D7C" w:rsidRDefault="007E4D7C">
          <w:pPr>
            <w:pStyle w:val="T1"/>
            <w:tabs>
              <w:tab w:val="left" w:pos="440"/>
              <w:tab w:val="right" w:leader="dot" w:pos="9350"/>
            </w:tabs>
            <w:rPr>
              <w:rFonts w:eastAsiaTheme="minorEastAsia"/>
              <w:noProof/>
              <w:kern w:val="2"/>
              <w:sz w:val="24"/>
              <w:szCs w:val="24"/>
              <w:lang w:val="tr-TR" w:eastAsia="tr-TR"/>
              <w14:ligatures w14:val="standardContextual"/>
            </w:rPr>
          </w:pPr>
          <w:hyperlink w:anchor="_Toc179204270" w:history="1">
            <w:r w:rsidRPr="006648C4">
              <w:rPr>
                <w:rStyle w:val="Kpr"/>
                <w:noProof/>
                <w:lang w:val="tr-TR"/>
              </w:rPr>
              <w:t>3.</w:t>
            </w:r>
            <w:r>
              <w:rPr>
                <w:rFonts w:eastAsiaTheme="minorEastAsia"/>
                <w:noProof/>
                <w:kern w:val="2"/>
                <w:sz w:val="24"/>
                <w:szCs w:val="24"/>
                <w:lang w:val="tr-TR" w:eastAsia="tr-TR"/>
                <w14:ligatures w14:val="standardContextual"/>
              </w:rPr>
              <w:tab/>
            </w:r>
            <w:r w:rsidRPr="006648C4">
              <w:rPr>
                <w:rStyle w:val="Kpr"/>
                <w:noProof/>
                <w:lang w:val="tr-TR"/>
              </w:rPr>
              <w:t>Veri Modeli (Tip Detayları)</w:t>
            </w:r>
            <w:r>
              <w:rPr>
                <w:noProof/>
                <w:webHidden/>
              </w:rPr>
              <w:tab/>
            </w:r>
            <w:r>
              <w:rPr>
                <w:noProof/>
                <w:webHidden/>
              </w:rPr>
              <w:fldChar w:fldCharType="begin"/>
            </w:r>
            <w:r>
              <w:rPr>
                <w:noProof/>
                <w:webHidden/>
              </w:rPr>
              <w:instrText xml:space="preserve"> PAGEREF _Toc179204270 \h </w:instrText>
            </w:r>
            <w:r>
              <w:rPr>
                <w:noProof/>
                <w:webHidden/>
              </w:rPr>
            </w:r>
            <w:r>
              <w:rPr>
                <w:noProof/>
                <w:webHidden/>
              </w:rPr>
              <w:fldChar w:fldCharType="separate"/>
            </w:r>
            <w:r>
              <w:rPr>
                <w:noProof/>
                <w:webHidden/>
              </w:rPr>
              <w:t>0</w:t>
            </w:r>
            <w:r>
              <w:rPr>
                <w:noProof/>
                <w:webHidden/>
              </w:rPr>
              <w:fldChar w:fldCharType="end"/>
            </w:r>
          </w:hyperlink>
        </w:p>
        <w:p w14:paraId="7C310617" w14:textId="6BD25B2E" w:rsidR="007E4D7C" w:rsidRDefault="007E4D7C">
          <w:pPr>
            <w:pStyle w:val="T1"/>
            <w:tabs>
              <w:tab w:val="left" w:pos="440"/>
              <w:tab w:val="right" w:leader="dot" w:pos="9350"/>
            </w:tabs>
            <w:rPr>
              <w:rFonts w:eastAsiaTheme="minorEastAsia"/>
              <w:noProof/>
              <w:kern w:val="2"/>
              <w:sz w:val="24"/>
              <w:szCs w:val="24"/>
              <w:lang w:val="tr-TR" w:eastAsia="tr-TR"/>
              <w14:ligatures w14:val="standardContextual"/>
            </w:rPr>
          </w:pPr>
          <w:hyperlink w:anchor="_Toc179204271" w:history="1">
            <w:r w:rsidRPr="006648C4">
              <w:rPr>
                <w:rStyle w:val="Kpr"/>
                <w:noProof/>
                <w:lang w:val="tr-TR"/>
              </w:rPr>
              <w:t>4.</w:t>
            </w:r>
            <w:r>
              <w:rPr>
                <w:rFonts w:eastAsiaTheme="minorEastAsia"/>
                <w:noProof/>
                <w:kern w:val="2"/>
                <w:sz w:val="24"/>
                <w:szCs w:val="24"/>
                <w:lang w:val="tr-TR" w:eastAsia="tr-TR"/>
                <w14:ligatures w14:val="standardContextual"/>
              </w:rPr>
              <w:tab/>
            </w:r>
            <w:r w:rsidRPr="006648C4">
              <w:rPr>
                <w:rStyle w:val="Kpr"/>
                <w:noProof/>
                <w:lang w:val="tr-TR"/>
              </w:rPr>
              <w:t>Formlar</w:t>
            </w:r>
            <w:r>
              <w:rPr>
                <w:noProof/>
                <w:webHidden/>
              </w:rPr>
              <w:tab/>
            </w:r>
            <w:r>
              <w:rPr>
                <w:noProof/>
                <w:webHidden/>
              </w:rPr>
              <w:fldChar w:fldCharType="begin"/>
            </w:r>
            <w:r>
              <w:rPr>
                <w:noProof/>
                <w:webHidden/>
              </w:rPr>
              <w:instrText xml:space="preserve"> PAGEREF _Toc179204271 \h </w:instrText>
            </w:r>
            <w:r>
              <w:rPr>
                <w:noProof/>
                <w:webHidden/>
              </w:rPr>
            </w:r>
            <w:r>
              <w:rPr>
                <w:noProof/>
                <w:webHidden/>
              </w:rPr>
              <w:fldChar w:fldCharType="separate"/>
            </w:r>
            <w:r>
              <w:rPr>
                <w:noProof/>
                <w:webHidden/>
              </w:rPr>
              <w:t>0</w:t>
            </w:r>
            <w:r>
              <w:rPr>
                <w:noProof/>
                <w:webHidden/>
              </w:rPr>
              <w:fldChar w:fldCharType="end"/>
            </w:r>
          </w:hyperlink>
        </w:p>
        <w:p w14:paraId="7FC38D73" w14:textId="06843B7F"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272" w:history="1">
            <w:r w:rsidRPr="006648C4">
              <w:rPr>
                <w:rStyle w:val="Kpr"/>
                <w:noProof/>
                <w:lang w:val="tr-TR"/>
              </w:rPr>
              <w:t>4.1.</w:t>
            </w:r>
            <w:r>
              <w:rPr>
                <w:rFonts w:eastAsiaTheme="minorEastAsia"/>
                <w:noProof/>
                <w:kern w:val="2"/>
                <w:sz w:val="24"/>
                <w:szCs w:val="24"/>
                <w:lang w:val="tr-TR" w:eastAsia="tr-TR"/>
                <w14:ligatures w14:val="standardContextual"/>
              </w:rPr>
              <w:tab/>
            </w:r>
            <w:r w:rsidRPr="006648C4">
              <w:rPr>
                <w:rStyle w:val="Kpr"/>
                <w:noProof/>
                <w:lang w:val="tr-TR"/>
              </w:rPr>
              <w:t>LEDS Başlangıç Formu</w:t>
            </w:r>
            <w:r>
              <w:rPr>
                <w:noProof/>
                <w:webHidden/>
              </w:rPr>
              <w:tab/>
            </w:r>
            <w:r>
              <w:rPr>
                <w:noProof/>
                <w:webHidden/>
              </w:rPr>
              <w:fldChar w:fldCharType="begin"/>
            </w:r>
            <w:r>
              <w:rPr>
                <w:noProof/>
                <w:webHidden/>
              </w:rPr>
              <w:instrText xml:space="preserve"> PAGEREF _Toc179204272 \h </w:instrText>
            </w:r>
            <w:r>
              <w:rPr>
                <w:noProof/>
                <w:webHidden/>
              </w:rPr>
            </w:r>
            <w:r>
              <w:rPr>
                <w:noProof/>
                <w:webHidden/>
              </w:rPr>
              <w:fldChar w:fldCharType="separate"/>
            </w:r>
            <w:r>
              <w:rPr>
                <w:noProof/>
                <w:webHidden/>
              </w:rPr>
              <w:t>0</w:t>
            </w:r>
            <w:r>
              <w:rPr>
                <w:noProof/>
                <w:webHidden/>
              </w:rPr>
              <w:fldChar w:fldCharType="end"/>
            </w:r>
          </w:hyperlink>
        </w:p>
        <w:p w14:paraId="0C16609A" w14:textId="4F6BFB6D" w:rsidR="007E4D7C" w:rsidRDefault="007E4D7C">
          <w:pPr>
            <w:pStyle w:val="T2"/>
            <w:tabs>
              <w:tab w:val="left" w:pos="1200"/>
              <w:tab w:val="right" w:leader="dot" w:pos="9350"/>
            </w:tabs>
            <w:rPr>
              <w:rFonts w:eastAsiaTheme="minorEastAsia"/>
              <w:noProof/>
              <w:kern w:val="2"/>
              <w:sz w:val="24"/>
              <w:szCs w:val="24"/>
              <w:lang w:val="tr-TR" w:eastAsia="tr-TR"/>
              <w14:ligatures w14:val="standardContextual"/>
            </w:rPr>
          </w:pPr>
          <w:hyperlink w:anchor="_Toc179204273" w:history="1">
            <w:r w:rsidRPr="006648C4">
              <w:rPr>
                <w:rStyle w:val="Kpr"/>
                <w:noProof/>
                <w:lang w:val="tr-TR"/>
              </w:rPr>
              <w:t>4.1.1.</w:t>
            </w:r>
            <w:r>
              <w:rPr>
                <w:rFonts w:eastAsiaTheme="minorEastAsia"/>
                <w:noProof/>
                <w:kern w:val="2"/>
                <w:sz w:val="24"/>
                <w:szCs w:val="24"/>
                <w:lang w:val="tr-TR" w:eastAsia="tr-TR"/>
                <w14:ligatures w14:val="standardContextual"/>
              </w:rPr>
              <w:tab/>
            </w:r>
            <w:r w:rsidRPr="006648C4">
              <w:rPr>
                <w:rStyle w:val="Kpr"/>
                <w:noProof/>
                <w:lang w:val="tr-TR"/>
              </w:rPr>
              <w:t>Başlangıç Formu Alanları</w:t>
            </w:r>
            <w:r>
              <w:rPr>
                <w:noProof/>
                <w:webHidden/>
              </w:rPr>
              <w:tab/>
            </w:r>
            <w:r>
              <w:rPr>
                <w:noProof/>
                <w:webHidden/>
              </w:rPr>
              <w:fldChar w:fldCharType="begin"/>
            </w:r>
            <w:r>
              <w:rPr>
                <w:noProof/>
                <w:webHidden/>
              </w:rPr>
              <w:instrText xml:space="preserve"> PAGEREF _Toc179204273 \h </w:instrText>
            </w:r>
            <w:r>
              <w:rPr>
                <w:noProof/>
                <w:webHidden/>
              </w:rPr>
            </w:r>
            <w:r>
              <w:rPr>
                <w:noProof/>
                <w:webHidden/>
              </w:rPr>
              <w:fldChar w:fldCharType="separate"/>
            </w:r>
            <w:r>
              <w:rPr>
                <w:noProof/>
                <w:webHidden/>
              </w:rPr>
              <w:t>0</w:t>
            </w:r>
            <w:r>
              <w:rPr>
                <w:noProof/>
                <w:webHidden/>
              </w:rPr>
              <w:fldChar w:fldCharType="end"/>
            </w:r>
          </w:hyperlink>
        </w:p>
        <w:p w14:paraId="5184B61B" w14:textId="6EEF0136" w:rsidR="007E4D7C" w:rsidRDefault="007E4D7C">
          <w:pPr>
            <w:pStyle w:val="T3"/>
            <w:tabs>
              <w:tab w:val="left" w:pos="1200"/>
              <w:tab w:val="right" w:leader="dot" w:pos="9350"/>
            </w:tabs>
            <w:rPr>
              <w:rFonts w:eastAsiaTheme="minorEastAsia"/>
              <w:noProof/>
              <w:kern w:val="2"/>
              <w:sz w:val="24"/>
              <w:szCs w:val="24"/>
              <w:lang w:val="tr-TR" w:eastAsia="tr-TR"/>
              <w14:ligatures w14:val="standardContextual"/>
            </w:rPr>
          </w:pPr>
          <w:hyperlink w:anchor="_Toc179204274" w:history="1">
            <w:r w:rsidRPr="006648C4">
              <w:rPr>
                <w:rStyle w:val="Kpr"/>
                <w:noProof/>
                <w:lang w:val="tr-TR"/>
              </w:rPr>
              <w:t>4.2.</w:t>
            </w:r>
            <w:r>
              <w:rPr>
                <w:rFonts w:eastAsiaTheme="minorEastAsia"/>
                <w:noProof/>
                <w:kern w:val="2"/>
                <w:sz w:val="24"/>
                <w:szCs w:val="24"/>
                <w:lang w:val="tr-TR" w:eastAsia="tr-TR"/>
                <w14:ligatures w14:val="standardContextual"/>
              </w:rPr>
              <w:tab/>
            </w:r>
            <w:r w:rsidRPr="006648C4">
              <w:rPr>
                <w:rStyle w:val="Kpr"/>
                <w:noProof/>
                <w:lang w:val="tr-TR"/>
              </w:rPr>
              <w:t>Revize Formu</w:t>
            </w:r>
            <w:r>
              <w:rPr>
                <w:noProof/>
                <w:webHidden/>
              </w:rPr>
              <w:tab/>
            </w:r>
            <w:r>
              <w:rPr>
                <w:noProof/>
                <w:webHidden/>
              </w:rPr>
              <w:fldChar w:fldCharType="begin"/>
            </w:r>
            <w:r>
              <w:rPr>
                <w:noProof/>
                <w:webHidden/>
              </w:rPr>
              <w:instrText xml:space="preserve"> PAGEREF _Toc179204274 \h </w:instrText>
            </w:r>
            <w:r>
              <w:rPr>
                <w:noProof/>
                <w:webHidden/>
              </w:rPr>
            </w:r>
            <w:r>
              <w:rPr>
                <w:noProof/>
                <w:webHidden/>
              </w:rPr>
              <w:fldChar w:fldCharType="separate"/>
            </w:r>
            <w:r>
              <w:rPr>
                <w:noProof/>
                <w:webHidden/>
              </w:rPr>
              <w:t>0</w:t>
            </w:r>
            <w:r>
              <w:rPr>
                <w:noProof/>
                <w:webHidden/>
              </w:rPr>
              <w:fldChar w:fldCharType="end"/>
            </w:r>
          </w:hyperlink>
        </w:p>
        <w:p w14:paraId="6B4B128E" w14:textId="05D53159"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75" w:history="1">
            <w:r w:rsidRPr="006648C4">
              <w:rPr>
                <w:rStyle w:val="Kpr"/>
                <w:noProof/>
                <w:lang w:val="tr-TR"/>
              </w:rPr>
              <w:t>4.2.1.</w:t>
            </w:r>
            <w:r>
              <w:rPr>
                <w:rFonts w:eastAsiaTheme="minorEastAsia"/>
                <w:noProof/>
                <w:kern w:val="2"/>
                <w:sz w:val="24"/>
                <w:szCs w:val="24"/>
                <w:lang w:val="tr-TR" w:eastAsia="tr-TR"/>
                <w14:ligatures w14:val="standardContextual"/>
              </w:rPr>
              <w:tab/>
            </w:r>
            <w:r w:rsidRPr="006648C4">
              <w:rPr>
                <w:rStyle w:val="Kpr"/>
                <w:noProof/>
                <w:lang w:val="tr-TR"/>
              </w:rPr>
              <w:t>Revize Formu Alanları</w:t>
            </w:r>
            <w:r>
              <w:rPr>
                <w:noProof/>
                <w:webHidden/>
              </w:rPr>
              <w:tab/>
            </w:r>
            <w:r>
              <w:rPr>
                <w:noProof/>
                <w:webHidden/>
              </w:rPr>
              <w:fldChar w:fldCharType="begin"/>
            </w:r>
            <w:r>
              <w:rPr>
                <w:noProof/>
                <w:webHidden/>
              </w:rPr>
              <w:instrText xml:space="preserve"> PAGEREF _Toc179204275 \h </w:instrText>
            </w:r>
            <w:r>
              <w:rPr>
                <w:noProof/>
                <w:webHidden/>
              </w:rPr>
            </w:r>
            <w:r>
              <w:rPr>
                <w:noProof/>
                <w:webHidden/>
              </w:rPr>
              <w:fldChar w:fldCharType="separate"/>
            </w:r>
            <w:r>
              <w:rPr>
                <w:noProof/>
                <w:webHidden/>
              </w:rPr>
              <w:t>0</w:t>
            </w:r>
            <w:r>
              <w:rPr>
                <w:noProof/>
                <w:webHidden/>
              </w:rPr>
              <w:fldChar w:fldCharType="end"/>
            </w:r>
          </w:hyperlink>
        </w:p>
        <w:p w14:paraId="3A13CF3E" w14:textId="205734AD"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76" w:history="1">
            <w:r w:rsidRPr="006648C4">
              <w:rPr>
                <w:rStyle w:val="Kpr"/>
                <w:noProof/>
                <w:lang w:val="tr-TR"/>
              </w:rPr>
              <w:t>4.2.2.</w:t>
            </w:r>
            <w:r>
              <w:rPr>
                <w:rFonts w:eastAsiaTheme="minorEastAsia"/>
                <w:noProof/>
                <w:kern w:val="2"/>
                <w:sz w:val="24"/>
                <w:szCs w:val="24"/>
                <w:lang w:val="tr-TR" w:eastAsia="tr-TR"/>
                <w14:ligatures w14:val="standardContextual"/>
              </w:rPr>
              <w:tab/>
            </w:r>
            <w:r w:rsidRPr="006648C4">
              <w:rPr>
                <w:rStyle w:val="Kpr"/>
                <w:noProof/>
                <w:lang w:val="tr-TR"/>
              </w:rPr>
              <w:t>Revize Formu Aksiyonları</w:t>
            </w:r>
            <w:r>
              <w:rPr>
                <w:noProof/>
                <w:webHidden/>
              </w:rPr>
              <w:tab/>
            </w:r>
            <w:r>
              <w:rPr>
                <w:noProof/>
                <w:webHidden/>
              </w:rPr>
              <w:fldChar w:fldCharType="begin"/>
            </w:r>
            <w:r>
              <w:rPr>
                <w:noProof/>
                <w:webHidden/>
              </w:rPr>
              <w:instrText xml:space="preserve"> PAGEREF _Toc179204276 \h </w:instrText>
            </w:r>
            <w:r>
              <w:rPr>
                <w:noProof/>
                <w:webHidden/>
              </w:rPr>
            </w:r>
            <w:r>
              <w:rPr>
                <w:noProof/>
                <w:webHidden/>
              </w:rPr>
              <w:fldChar w:fldCharType="separate"/>
            </w:r>
            <w:r>
              <w:rPr>
                <w:noProof/>
                <w:webHidden/>
              </w:rPr>
              <w:t>0</w:t>
            </w:r>
            <w:r>
              <w:rPr>
                <w:noProof/>
                <w:webHidden/>
              </w:rPr>
              <w:fldChar w:fldCharType="end"/>
            </w:r>
          </w:hyperlink>
        </w:p>
        <w:p w14:paraId="25024887" w14:textId="4350D169" w:rsidR="007E4D7C" w:rsidRDefault="007E4D7C">
          <w:pPr>
            <w:pStyle w:val="T3"/>
            <w:tabs>
              <w:tab w:val="left" w:pos="1200"/>
              <w:tab w:val="right" w:leader="dot" w:pos="9350"/>
            </w:tabs>
            <w:rPr>
              <w:rFonts w:eastAsiaTheme="minorEastAsia"/>
              <w:noProof/>
              <w:kern w:val="2"/>
              <w:sz w:val="24"/>
              <w:szCs w:val="24"/>
              <w:lang w:val="tr-TR" w:eastAsia="tr-TR"/>
              <w14:ligatures w14:val="standardContextual"/>
            </w:rPr>
          </w:pPr>
          <w:hyperlink w:anchor="_Toc179204277" w:history="1">
            <w:r w:rsidRPr="006648C4">
              <w:rPr>
                <w:rStyle w:val="Kpr"/>
                <w:noProof/>
                <w:lang w:val="tr-TR"/>
              </w:rPr>
              <w:t>4.3.</w:t>
            </w:r>
            <w:r>
              <w:rPr>
                <w:rFonts w:eastAsiaTheme="minorEastAsia"/>
                <w:noProof/>
                <w:kern w:val="2"/>
                <w:sz w:val="24"/>
                <w:szCs w:val="24"/>
                <w:lang w:val="tr-TR" w:eastAsia="tr-TR"/>
                <w14:ligatures w14:val="standardContextual"/>
              </w:rPr>
              <w:tab/>
            </w:r>
            <w:r w:rsidRPr="006648C4">
              <w:rPr>
                <w:rStyle w:val="Kpr"/>
                <w:noProof/>
                <w:lang w:val="tr-TR"/>
              </w:rPr>
              <w:t>IK Değerlendirme Formu</w:t>
            </w:r>
            <w:r>
              <w:rPr>
                <w:noProof/>
                <w:webHidden/>
              </w:rPr>
              <w:tab/>
            </w:r>
            <w:r>
              <w:rPr>
                <w:noProof/>
                <w:webHidden/>
              </w:rPr>
              <w:fldChar w:fldCharType="begin"/>
            </w:r>
            <w:r>
              <w:rPr>
                <w:noProof/>
                <w:webHidden/>
              </w:rPr>
              <w:instrText xml:space="preserve"> PAGEREF _Toc179204277 \h </w:instrText>
            </w:r>
            <w:r>
              <w:rPr>
                <w:noProof/>
                <w:webHidden/>
              </w:rPr>
            </w:r>
            <w:r>
              <w:rPr>
                <w:noProof/>
                <w:webHidden/>
              </w:rPr>
              <w:fldChar w:fldCharType="separate"/>
            </w:r>
            <w:r>
              <w:rPr>
                <w:noProof/>
                <w:webHidden/>
              </w:rPr>
              <w:t>0</w:t>
            </w:r>
            <w:r>
              <w:rPr>
                <w:noProof/>
                <w:webHidden/>
              </w:rPr>
              <w:fldChar w:fldCharType="end"/>
            </w:r>
          </w:hyperlink>
        </w:p>
        <w:p w14:paraId="63A53610" w14:textId="144A3D7E"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78" w:history="1">
            <w:r w:rsidRPr="006648C4">
              <w:rPr>
                <w:rStyle w:val="Kpr"/>
                <w:noProof/>
                <w:lang w:val="tr-TR"/>
              </w:rPr>
              <w:t>4.3.1.</w:t>
            </w:r>
            <w:r>
              <w:rPr>
                <w:rFonts w:eastAsiaTheme="minorEastAsia"/>
                <w:noProof/>
                <w:kern w:val="2"/>
                <w:sz w:val="24"/>
                <w:szCs w:val="24"/>
                <w:lang w:val="tr-TR" w:eastAsia="tr-TR"/>
                <w14:ligatures w14:val="standardContextual"/>
              </w:rPr>
              <w:tab/>
            </w:r>
            <w:r w:rsidRPr="006648C4">
              <w:rPr>
                <w:rStyle w:val="Kpr"/>
                <w:noProof/>
                <w:lang w:val="tr-TR"/>
              </w:rPr>
              <w:t>IK Değerlendirme Formu Alanları</w:t>
            </w:r>
            <w:r>
              <w:rPr>
                <w:noProof/>
                <w:webHidden/>
              </w:rPr>
              <w:tab/>
            </w:r>
            <w:r>
              <w:rPr>
                <w:noProof/>
                <w:webHidden/>
              </w:rPr>
              <w:fldChar w:fldCharType="begin"/>
            </w:r>
            <w:r>
              <w:rPr>
                <w:noProof/>
                <w:webHidden/>
              </w:rPr>
              <w:instrText xml:space="preserve"> PAGEREF _Toc179204278 \h </w:instrText>
            </w:r>
            <w:r>
              <w:rPr>
                <w:noProof/>
                <w:webHidden/>
              </w:rPr>
            </w:r>
            <w:r>
              <w:rPr>
                <w:noProof/>
                <w:webHidden/>
              </w:rPr>
              <w:fldChar w:fldCharType="separate"/>
            </w:r>
            <w:r>
              <w:rPr>
                <w:noProof/>
                <w:webHidden/>
              </w:rPr>
              <w:t>0</w:t>
            </w:r>
            <w:r>
              <w:rPr>
                <w:noProof/>
                <w:webHidden/>
              </w:rPr>
              <w:fldChar w:fldCharType="end"/>
            </w:r>
          </w:hyperlink>
        </w:p>
        <w:p w14:paraId="5417E78B" w14:textId="7A4247E8"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79" w:history="1">
            <w:r w:rsidRPr="006648C4">
              <w:rPr>
                <w:rStyle w:val="Kpr"/>
                <w:noProof/>
                <w:lang w:val="tr-TR"/>
              </w:rPr>
              <w:t>4.3.2.</w:t>
            </w:r>
            <w:r>
              <w:rPr>
                <w:rFonts w:eastAsiaTheme="minorEastAsia"/>
                <w:noProof/>
                <w:kern w:val="2"/>
                <w:sz w:val="24"/>
                <w:szCs w:val="24"/>
                <w:lang w:val="tr-TR" w:eastAsia="tr-TR"/>
                <w14:ligatures w14:val="standardContextual"/>
              </w:rPr>
              <w:tab/>
            </w:r>
            <w:r w:rsidRPr="006648C4">
              <w:rPr>
                <w:rStyle w:val="Kpr"/>
                <w:noProof/>
                <w:lang w:val="tr-TR"/>
              </w:rPr>
              <w:t>IK Değerlendirme Formu Aksiyonları</w:t>
            </w:r>
            <w:r>
              <w:rPr>
                <w:noProof/>
                <w:webHidden/>
              </w:rPr>
              <w:tab/>
            </w:r>
            <w:r>
              <w:rPr>
                <w:noProof/>
                <w:webHidden/>
              </w:rPr>
              <w:fldChar w:fldCharType="begin"/>
            </w:r>
            <w:r>
              <w:rPr>
                <w:noProof/>
                <w:webHidden/>
              </w:rPr>
              <w:instrText xml:space="preserve"> PAGEREF _Toc179204279 \h </w:instrText>
            </w:r>
            <w:r>
              <w:rPr>
                <w:noProof/>
                <w:webHidden/>
              </w:rPr>
            </w:r>
            <w:r>
              <w:rPr>
                <w:noProof/>
                <w:webHidden/>
              </w:rPr>
              <w:fldChar w:fldCharType="separate"/>
            </w:r>
            <w:r>
              <w:rPr>
                <w:noProof/>
                <w:webHidden/>
              </w:rPr>
              <w:t>0</w:t>
            </w:r>
            <w:r>
              <w:rPr>
                <w:noProof/>
                <w:webHidden/>
              </w:rPr>
              <w:fldChar w:fldCharType="end"/>
            </w:r>
          </w:hyperlink>
        </w:p>
        <w:p w14:paraId="341A9045" w14:textId="1AEBD146" w:rsidR="007E4D7C" w:rsidRDefault="007E4D7C">
          <w:pPr>
            <w:pStyle w:val="T3"/>
            <w:tabs>
              <w:tab w:val="left" w:pos="1200"/>
              <w:tab w:val="right" w:leader="dot" w:pos="9350"/>
            </w:tabs>
            <w:rPr>
              <w:rFonts w:eastAsiaTheme="minorEastAsia"/>
              <w:noProof/>
              <w:kern w:val="2"/>
              <w:sz w:val="24"/>
              <w:szCs w:val="24"/>
              <w:lang w:val="tr-TR" w:eastAsia="tr-TR"/>
              <w14:ligatures w14:val="standardContextual"/>
            </w:rPr>
          </w:pPr>
          <w:hyperlink w:anchor="_Toc179204280" w:history="1">
            <w:r w:rsidRPr="006648C4">
              <w:rPr>
                <w:rStyle w:val="Kpr"/>
                <w:noProof/>
                <w:lang w:val="tr-TR"/>
              </w:rPr>
              <w:t>4.4.</w:t>
            </w:r>
            <w:r>
              <w:rPr>
                <w:rFonts w:eastAsiaTheme="minorEastAsia"/>
                <w:noProof/>
                <w:kern w:val="2"/>
                <w:sz w:val="24"/>
                <w:szCs w:val="24"/>
                <w:lang w:val="tr-TR" w:eastAsia="tr-TR"/>
                <w14:ligatures w14:val="standardContextual"/>
              </w:rPr>
              <w:tab/>
            </w:r>
            <w:r w:rsidRPr="006648C4">
              <w:rPr>
                <w:rStyle w:val="Kpr"/>
                <w:noProof/>
                <w:lang w:val="tr-TR"/>
              </w:rPr>
              <w:t>MHY Onay Formu</w:t>
            </w:r>
            <w:r>
              <w:rPr>
                <w:noProof/>
                <w:webHidden/>
              </w:rPr>
              <w:tab/>
            </w:r>
            <w:r>
              <w:rPr>
                <w:noProof/>
                <w:webHidden/>
              </w:rPr>
              <w:fldChar w:fldCharType="begin"/>
            </w:r>
            <w:r>
              <w:rPr>
                <w:noProof/>
                <w:webHidden/>
              </w:rPr>
              <w:instrText xml:space="preserve"> PAGEREF _Toc179204280 \h </w:instrText>
            </w:r>
            <w:r>
              <w:rPr>
                <w:noProof/>
                <w:webHidden/>
              </w:rPr>
            </w:r>
            <w:r>
              <w:rPr>
                <w:noProof/>
                <w:webHidden/>
              </w:rPr>
              <w:fldChar w:fldCharType="separate"/>
            </w:r>
            <w:r>
              <w:rPr>
                <w:noProof/>
                <w:webHidden/>
              </w:rPr>
              <w:t>0</w:t>
            </w:r>
            <w:r>
              <w:rPr>
                <w:noProof/>
                <w:webHidden/>
              </w:rPr>
              <w:fldChar w:fldCharType="end"/>
            </w:r>
          </w:hyperlink>
        </w:p>
        <w:p w14:paraId="7A1D798F" w14:textId="4BBBE049"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81" w:history="1">
            <w:r w:rsidRPr="006648C4">
              <w:rPr>
                <w:rStyle w:val="Kpr"/>
                <w:noProof/>
                <w:lang w:val="tr-TR"/>
              </w:rPr>
              <w:t>4.4.1.</w:t>
            </w:r>
            <w:r>
              <w:rPr>
                <w:rFonts w:eastAsiaTheme="minorEastAsia"/>
                <w:noProof/>
                <w:kern w:val="2"/>
                <w:sz w:val="24"/>
                <w:szCs w:val="24"/>
                <w:lang w:val="tr-TR" w:eastAsia="tr-TR"/>
                <w14:ligatures w14:val="standardContextual"/>
              </w:rPr>
              <w:tab/>
            </w:r>
            <w:r w:rsidRPr="006648C4">
              <w:rPr>
                <w:rStyle w:val="Kpr"/>
                <w:noProof/>
                <w:lang w:val="tr-TR"/>
              </w:rPr>
              <w:t>MHY Onay Formu Alanları</w:t>
            </w:r>
            <w:r>
              <w:rPr>
                <w:noProof/>
                <w:webHidden/>
              </w:rPr>
              <w:tab/>
            </w:r>
            <w:r>
              <w:rPr>
                <w:noProof/>
                <w:webHidden/>
              </w:rPr>
              <w:fldChar w:fldCharType="begin"/>
            </w:r>
            <w:r>
              <w:rPr>
                <w:noProof/>
                <w:webHidden/>
              </w:rPr>
              <w:instrText xml:space="preserve"> PAGEREF _Toc179204281 \h </w:instrText>
            </w:r>
            <w:r>
              <w:rPr>
                <w:noProof/>
                <w:webHidden/>
              </w:rPr>
            </w:r>
            <w:r>
              <w:rPr>
                <w:noProof/>
                <w:webHidden/>
              </w:rPr>
              <w:fldChar w:fldCharType="separate"/>
            </w:r>
            <w:r>
              <w:rPr>
                <w:noProof/>
                <w:webHidden/>
              </w:rPr>
              <w:t>0</w:t>
            </w:r>
            <w:r>
              <w:rPr>
                <w:noProof/>
                <w:webHidden/>
              </w:rPr>
              <w:fldChar w:fldCharType="end"/>
            </w:r>
          </w:hyperlink>
        </w:p>
        <w:p w14:paraId="57CD62A0" w14:textId="28CBA751"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82" w:history="1">
            <w:r w:rsidRPr="006648C4">
              <w:rPr>
                <w:rStyle w:val="Kpr"/>
                <w:noProof/>
                <w:lang w:val="tr-TR"/>
              </w:rPr>
              <w:t>4.4.2.</w:t>
            </w:r>
            <w:r>
              <w:rPr>
                <w:rFonts w:eastAsiaTheme="minorEastAsia"/>
                <w:noProof/>
                <w:kern w:val="2"/>
                <w:sz w:val="24"/>
                <w:szCs w:val="24"/>
                <w:lang w:val="tr-TR" w:eastAsia="tr-TR"/>
                <w14:ligatures w14:val="standardContextual"/>
              </w:rPr>
              <w:tab/>
            </w:r>
            <w:r w:rsidRPr="006648C4">
              <w:rPr>
                <w:rStyle w:val="Kpr"/>
                <w:noProof/>
                <w:lang w:val="tr-TR"/>
              </w:rPr>
              <w:t>MHY Onay Formu Aksiyonları</w:t>
            </w:r>
            <w:r>
              <w:rPr>
                <w:noProof/>
                <w:webHidden/>
              </w:rPr>
              <w:tab/>
            </w:r>
            <w:r>
              <w:rPr>
                <w:noProof/>
                <w:webHidden/>
              </w:rPr>
              <w:fldChar w:fldCharType="begin"/>
            </w:r>
            <w:r>
              <w:rPr>
                <w:noProof/>
                <w:webHidden/>
              </w:rPr>
              <w:instrText xml:space="preserve"> PAGEREF _Toc179204282 \h </w:instrText>
            </w:r>
            <w:r>
              <w:rPr>
                <w:noProof/>
                <w:webHidden/>
              </w:rPr>
            </w:r>
            <w:r>
              <w:rPr>
                <w:noProof/>
                <w:webHidden/>
              </w:rPr>
              <w:fldChar w:fldCharType="separate"/>
            </w:r>
            <w:r>
              <w:rPr>
                <w:noProof/>
                <w:webHidden/>
              </w:rPr>
              <w:t>0</w:t>
            </w:r>
            <w:r>
              <w:rPr>
                <w:noProof/>
                <w:webHidden/>
              </w:rPr>
              <w:fldChar w:fldCharType="end"/>
            </w:r>
          </w:hyperlink>
        </w:p>
        <w:p w14:paraId="7D4D81BE" w14:textId="221FDF7E" w:rsidR="007E4D7C" w:rsidRDefault="007E4D7C">
          <w:pPr>
            <w:pStyle w:val="T3"/>
            <w:tabs>
              <w:tab w:val="left" w:pos="1200"/>
              <w:tab w:val="right" w:leader="dot" w:pos="9350"/>
            </w:tabs>
            <w:rPr>
              <w:rFonts w:eastAsiaTheme="minorEastAsia"/>
              <w:noProof/>
              <w:kern w:val="2"/>
              <w:sz w:val="24"/>
              <w:szCs w:val="24"/>
              <w:lang w:val="tr-TR" w:eastAsia="tr-TR"/>
              <w14:ligatures w14:val="standardContextual"/>
            </w:rPr>
          </w:pPr>
          <w:hyperlink w:anchor="_Toc179204283" w:history="1">
            <w:r w:rsidRPr="006648C4">
              <w:rPr>
                <w:rStyle w:val="Kpr"/>
                <w:noProof/>
                <w:lang w:val="tr-TR"/>
              </w:rPr>
              <w:t>4.5.</w:t>
            </w:r>
            <w:r>
              <w:rPr>
                <w:rFonts w:eastAsiaTheme="minorEastAsia"/>
                <w:noProof/>
                <w:kern w:val="2"/>
                <w:sz w:val="24"/>
                <w:szCs w:val="24"/>
                <w:lang w:val="tr-TR" w:eastAsia="tr-TR"/>
                <w14:ligatures w14:val="standardContextual"/>
              </w:rPr>
              <w:tab/>
            </w:r>
            <w:r w:rsidRPr="006648C4">
              <w:rPr>
                <w:rStyle w:val="Kpr"/>
                <w:noProof/>
                <w:lang w:val="tr-TR"/>
              </w:rPr>
              <w:t>Direktör Onay Formu</w:t>
            </w:r>
            <w:r>
              <w:rPr>
                <w:noProof/>
                <w:webHidden/>
              </w:rPr>
              <w:tab/>
            </w:r>
            <w:r>
              <w:rPr>
                <w:noProof/>
                <w:webHidden/>
              </w:rPr>
              <w:fldChar w:fldCharType="begin"/>
            </w:r>
            <w:r>
              <w:rPr>
                <w:noProof/>
                <w:webHidden/>
              </w:rPr>
              <w:instrText xml:space="preserve"> PAGEREF _Toc179204283 \h </w:instrText>
            </w:r>
            <w:r>
              <w:rPr>
                <w:noProof/>
                <w:webHidden/>
              </w:rPr>
            </w:r>
            <w:r>
              <w:rPr>
                <w:noProof/>
                <w:webHidden/>
              </w:rPr>
              <w:fldChar w:fldCharType="separate"/>
            </w:r>
            <w:r>
              <w:rPr>
                <w:noProof/>
                <w:webHidden/>
              </w:rPr>
              <w:t>0</w:t>
            </w:r>
            <w:r>
              <w:rPr>
                <w:noProof/>
                <w:webHidden/>
              </w:rPr>
              <w:fldChar w:fldCharType="end"/>
            </w:r>
          </w:hyperlink>
        </w:p>
        <w:p w14:paraId="21774C43" w14:textId="00D09842"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84" w:history="1">
            <w:r w:rsidRPr="006648C4">
              <w:rPr>
                <w:rStyle w:val="Kpr"/>
                <w:noProof/>
                <w:lang w:val="tr-TR"/>
              </w:rPr>
              <w:t>4.5.1.</w:t>
            </w:r>
            <w:r>
              <w:rPr>
                <w:rFonts w:eastAsiaTheme="minorEastAsia"/>
                <w:noProof/>
                <w:kern w:val="2"/>
                <w:sz w:val="24"/>
                <w:szCs w:val="24"/>
                <w:lang w:val="tr-TR" w:eastAsia="tr-TR"/>
                <w14:ligatures w14:val="standardContextual"/>
              </w:rPr>
              <w:tab/>
            </w:r>
            <w:r w:rsidRPr="006648C4">
              <w:rPr>
                <w:rStyle w:val="Kpr"/>
                <w:noProof/>
                <w:lang w:val="tr-TR"/>
              </w:rPr>
              <w:t>Direktör Onay Formu Alanları</w:t>
            </w:r>
            <w:r>
              <w:rPr>
                <w:noProof/>
                <w:webHidden/>
              </w:rPr>
              <w:tab/>
            </w:r>
            <w:r>
              <w:rPr>
                <w:noProof/>
                <w:webHidden/>
              </w:rPr>
              <w:fldChar w:fldCharType="begin"/>
            </w:r>
            <w:r>
              <w:rPr>
                <w:noProof/>
                <w:webHidden/>
              </w:rPr>
              <w:instrText xml:space="preserve"> PAGEREF _Toc179204284 \h </w:instrText>
            </w:r>
            <w:r>
              <w:rPr>
                <w:noProof/>
                <w:webHidden/>
              </w:rPr>
            </w:r>
            <w:r>
              <w:rPr>
                <w:noProof/>
                <w:webHidden/>
              </w:rPr>
              <w:fldChar w:fldCharType="separate"/>
            </w:r>
            <w:r>
              <w:rPr>
                <w:noProof/>
                <w:webHidden/>
              </w:rPr>
              <w:t>0</w:t>
            </w:r>
            <w:r>
              <w:rPr>
                <w:noProof/>
                <w:webHidden/>
              </w:rPr>
              <w:fldChar w:fldCharType="end"/>
            </w:r>
          </w:hyperlink>
        </w:p>
        <w:p w14:paraId="78B57217" w14:textId="68547EFE"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85" w:history="1">
            <w:r w:rsidRPr="006648C4">
              <w:rPr>
                <w:rStyle w:val="Kpr"/>
                <w:noProof/>
                <w:lang w:val="tr-TR"/>
              </w:rPr>
              <w:t>4.5.2.</w:t>
            </w:r>
            <w:r>
              <w:rPr>
                <w:rFonts w:eastAsiaTheme="minorEastAsia"/>
                <w:noProof/>
                <w:kern w:val="2"/>
                <w:sz w:val="24"/>
                <w:szCs w:val="24"/>
                <w:lang w:val="tr-TR" w:eastAsia="tr-TR"/>
                <w14:ligatures w14:val="standardContextual"/>
              </w:rPr>
              <w:tab/>
            </w:r>
            <w:r w:rsidRPr="006648C4">
              <w:rPr>
                <w:rStyle w:val="Kpr"/>
                <w:noProof/>
                <w:lang w:val="tr-TR"/>
              </w:rPr>
              <w:t>Direktör Onay Formu Aksiyonları</w:t>
            </w:r>
            <w:r>
              <w:rPr>
                <w:noProof/>
                <w:webHidden/>
              </w:rPr>
              <w:tab/>
            </w:r>
            <w:r>
              <w:rPr>
                <w:noProof/>
                <w:webHidden/>
              </w:rPr>
              <w:fldChar w:fldCharType="begin"/>
            </w:r>
            <w:r>
              <w:rPr>
                <w:noProof/>
                <w:webHidden/>
              </w:rPr>
              <w:instrText xml:space="preserve"> PAGEREF _Toc179204285 \h </w:instrText>
            </w:r>
            <w:r>
              <w:rPr>
                <w:noProof/>
                <w:webHidden/>
              </w:rPr>
            </w:r>
            <w:r>
              <w:rPr>
                <w:noProof/>
                <w:webHidden/>
              </w:rPr>
              <w:fldChar w:fldCharType="separate"/>
            </w:r>
            <w:r>
              <w:rPr>
                <w:noProof/>
                <w:webHidden/>
              </w:rPr>
              <w:t>0</w:t>
            </w:r>
            <w:r>
              <w:rPr>
                <w:noProof/>
                <w:webHidden/>
              </w:rPr>
              <w:fldChar w:fldCharType="end"/>
            </w:r>
          </w:hyperlink>
        </w:p>
        <w:p w14:paraId="63E6CEB2" w14:textId="1B038834" w:rsidR="007E4D7C" w:rsidRDefault="007E4D7C">
          <w:pPr>
            <w:pStyle w:val="T3"/>
            <w:tabs>
              <w:tab w:val="left" w:pos="1200"/>
              <w:tab w:val="right" w:leader="dot" w:pos="9350"/>
            </w:tabs>
            <w:rPr>
              <w:rFonts w:eastAsiaTheme="minorEastAsia"/>
              <w:noProof/>
              <w:kern w:val="2"/>
              <w:sz w:val="24"/>
              <w:szCs w:val="24"/>
              <w:lang w:val="tr-TR" w:eastAsia="tr-TR"/>
              <w14:ligatures w14:val="standardContextual"/>
            </w:rPr>
          </w:pPr>
          <w:hyperlink w:anchor="_Toc179204286" w:history="1">
            <w:r w:rsidRPr="006648C4">
              <w:rPr>
                <w:rStyle w:val="Kpr"/>
                <w:noProof/>
                <w:lang w:val="tr-TR"/>
              </w:rPr>
              <w:t>4.6.</w:t>
            </w:r>
            <w:r>
              <w:rPr>
                <w:rFonts w:eastAsiaTheme="minorEastAsia"/>
                <w:noProof/>
                <w:kern w:val="2"/>
                <w:sz w:val="24"/>
                <w:szCs w:val="24"/>
                <w:lang w:val="tr-TR" w:eastAsia="tr-TR"/>
                <w14:ligatures w14:val="standardContextual"/>
              </w:rPr>
              <w:tab/>
            </w:r>
            <w:r w:rsidRPr="006648C4">
              <w:rPr>
                <w:rStyle w:val="Kpr"/>
                <w:noProof/>
                <w:lang w:val="tr-TR"/>
              </w:rPr>
              <w:t>GM Onay Formu</w:t>
            </w:r>
            <w:r>
              <w:rPr>
                <w:noProof/>
                <w:webHidden/>
              </w:rPr>
              <w:tab/>
            </w:r>
            <w:r>
              <w:rPr>
                <w:noProof/>
                <w:webHidden/>
              </w:rPr>
              <w:fldChar w:fldCharType="begin"/>
            </w:r>
            <w:r>
              <w:rPr>
                <w:noProof/>
                <w:webHidden/>
              </w:rPr>
              <w:instrText xml:space="preserve"> PAGEREF _Toc179204286 \h </w:instrText>
            </w:r>
            <w:r>
              <w:rPr>
                <w:noProof/>
                <w:webHidden/>
              </w:rPr>
            </w:r>
            <w:r>
              <w:rPr>
                <w:noProof/>
                <w:webHidden/>
              </w:rPr>
              <w:fldChar w:fldCharType="separate"/>
            </w:r>
            <w:r>
              <w:rPr>
                <w:noProof/>
                <w:webHidden/>
              </w:rPr>
              <w:t>0</w:t>
            </w:r>
            <w:r>
              <w:rPr>
                <w:noProof/>
                <w:webHidden/>
              </w:rPr>
              <w:fldChar w:fldCharType="end"/>
            </w:r>
          </w:hyperlink>
        </w:p>
        <w:p w14:paraId="289463B3" w14:textId="4E969F88"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87" w:history="1">
            <w:r w:rsidRPr="006648C4">
              <w:rPr>
                <w:rStyle w:val="Kpr"/>
                <w:noProof/>
                <w:lang w:val="tr-TR"/>
              </w:rPr>
              <w:t>4.6.1.</w:t>
            </w:r>
            <w:r>
              <w:rPr>
                <w:rFonts w:eastAsiaTheme="minorEastAsia"/>
                <w:noProof/>
                <w:kern w:val="2"/>
                <w:sz w:val="24"/>
                <w:szCs w:val="24"/>
                <w:lang w:val="tr-TR" w:eastAsia="tr-TR"/>
                <w14:ligatures w14:val="standardContextual"/>
              </w:rPr>
              <w:tab/>
            </w:r>
            <w:r w:rsidRPr="006648C4">
              <w:rPr>
                <w:rStyle w:val="Kpr"/>
                <w:noProof/>
                <w:lang w:val="tr-TR"/>
              </w:rPr>
              <w:t>GM Onay Formu Alanları</w:t>
            </w:r>
            <w:r>
              <w:rPr>
                <w:noProof/>
                <w:webHidden/>
              </w:rPr>
              <w:tab/>
            </w:r>
            <w:r>
              <w:rPr>
                <w:noProof/>
                <w:webHidden/>
              </w:rPr>
              <w:fldChar w:fldCharType="begin"/>
            </w:r>
            <w:r>
              <w:rPr>
                <w:noProof/>
                <w:webHidden/>
              </w:rPr>
              <w:instrText xml:space="preserve"> PAGEREF _Toc179204287 \h </w:instrText>
            </w:r>
            <w:r>
              <w:rPr>
                <w:noProof/>
                <w:webHidden/>
              </w:rPr>
            </w:r>
            <w:r>
              <w:rPr>
                <w:noProof/>
                <w:webHidden/>
              </w:rPr>
              <w:fldChar w:fldCharType="separate"/>
            </w:r>
            <w:r>
              <w:rPr>
                <w:noProof/>
                <w:webHidden/>
              </w:rPr>
              <w:t>0</w:t>
            </w:r>
            <w:r>
              <w:rPr>
                <w:noProof/>
                <w:webHidden/>
              </w:rPr>
              <w:fldChar w:fldCharType="end"/>
            </w:r>
          </w:hyperlink>
        </w:p>
        <w:p w14:paraId="5FC1861E" w14:textId="6CA66162"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88" w:history="1">
            <w:r w:rsidRPr="006648C4">
              <w:rPr>
                <w:rStyle w:val="Kpr"/>
                <w:noProof/>
                <w:lang w:val="tr-TR"/>
              </w:rPr>
              <w:t>4.6.2.</w:t>
            </w:r>
            <w:r>
              <w:rPr>
                <w:rFonts w:eastAsiaTheme="minorEastAsia"/>
                <w:noProof/>
                <w:kern w:val="2"/>
                <w:sz w:val="24"/>
                <w:szCs w:val="24"/>
                <w:lang w:val="tr-TR" w:eastAsia="tr-TR"/>
                <w14:ligatures w14:val="standardContextual"/>
              </w:rPr>
              <w:tab/>
            </w:r>
            <w:r w:rsidRPr="006648C4">
              <w:rPr>
                <w:rStyle w:val="Kpr"/>
                <w:noProof/>
                <w:lang w:val="tr-TR"/>
              </w:rPr>
              <w:t>GM Onay Formu Aksiyonları</w:t>
            </w:r>
            <w:r>
              <w:rPr>
                <w:noProof/>
                <w:webHidden/>
              </w:rPr>
              <w:tab/>
            </w:r>
            <w:r>
              <w:rPr>
                <w:noProof/>
                <w:webHidden/>
              </w:rPr>
              <w:fldChar w:fldCharType="begin"/>
            </w:r>
            <w:r>
              <w:rPr>
                <w:noProof/>
                <w:webHidden/>
              </w:rPr>
              <w:instrText xml:space="preserve"> PAGEREF _Toc179204288 \h </w:instrText>
            </w:r>
            <w:r>
              <w:rPr>
                <w:noProof/>
                <w:webHidden/>
              </w:rPr>
            </w:r>
            <w:r>
              <w:rPr>
                <w:noProof/>
                <w:webHidden/>
              </w:rPr>
              <w:fldChar w:fldCharType="separate"/>
            </w:r>
            <w:r>
              <w:rPr>
                <w:noProof/>
                <w:webHidden/>
              </w:rPr>
              <w:t>0</w:t>
            </w:r>
            <w:r>
              <w:rPr>
                <w:noProof/>
                <w:webHidden/>
              </w:rPr>
              <w:fldChar w:fldCharType="end"/>
            </w:r>
          </w:hyperlink>
        </w:p>
        <w:p w14:paraId="1E4320AA" w14:textId="5894CDA9" w:rsidR="007E4D7C" w:rsidRDefault="007E4D7C">
          <w:pPr>
            <w:pStyle w:val="T3"/>
            <w:tabs>
              <w:tab w:val="left" w:pos="1200"/>
              <w:tab w:val="right" w:leader="dot" w:pos="9350"/>
            </w:tabs>
            <w:rPr>
              <w:rFonts w:eastAsiaTheme="minorEastAsia"/>
              <w:noProof/>
              <w:kern w:val="2"/>
              <w:sz w:val="24"/>
              <w:szCs w:val="24"/>
              <w:lang w:val="tr-TR" w:eastAsia="tr-TR"/>
              <w14:ligatures w14:val="standardContextual"/>
            </w:rPr>
          </w:pPr>
          <w:hyperlink w:anchor="_Toc179204289" w:history="1">
            <w:r w:rsidRPr="006648C4">
              <w:rPr>
                <w:rStyle w:val="Kpr"/>
                <w:noProof/>
                <w:lang w:val="tr-TR"/>
              </w:rPr>
              <w:t>4.7.</w:t>
            </w:r>
            <w:r>
              <w:rPr>
                <w:rFonts w:eastAsiaTheme="minorEastAsia"/>
                <w:noProof/>
                <w:kern w:val="2"/>
                <w:sz w:val="24"/>
                <w:szCs w:val="24"/>
                <w:lang w:val="tr-TR" w:eastAsia="tr-TR"/>
                <w14:ligatures w14:val="standardContextual"/>
              </w:rPr>
              <w:tab/>
            </w:r>
            <w:r w:rsidRPr="006648C4">
              <w:rPr>
                <w:rStyle w:val="Kpr"/>
                <w:noProof/>
                <w:lang w:val="tr-TR"/>
              </w:rPr>
              <w:t>Finans Onay Formu</w:t>
            </w:r>
            <w:r>
              <w:rPr>
                <w:noProof/>
                <w:webHidden/>
              </w:rPr>
              <w:tab/>
            </w:r>
            <w:r>
              <w:rPr>
                <w:noProof/>
                <w:webHidden/>
              </w:rPr>
              <w:fldChar w:fldCharType="begin"/>
            </w:r>
            <w:r>
              <w:rPr>
                <w:noProof/>
                <w:webHidden/>
              </w:rPr>
              <w:instrText xml:space="preserve"> PAGEREF _Toc179204289 \h </w:instrText>
            </w:r>
            <w:r>
              <w:rPr>
                <w:noProof/>
                <w:webHidden/>
              </w:rPr>
            </w:r>
            <w:r>
              <w:rPr>
                <w:noProof/>
                <w:webHidden/>
              </w:rPr>
              <w:fldChar w:fldCharType="separate"/>
            </w:r>
            <w:r>
              <w:rPr>
                <w:noProof/>
                <w:webHidden/>
              </w:rPr>
              <w:t>0</w:t>
            </w:r>
            <w:r>
              <w:rPr>
                <w:noProof/>
                <w:webHidden/>
              </w:rPr>
              <w:fldChar w:fldCharType="end"/>
            </w:r>
          </w:hyperlink>
        </w:p>
        <w:p w14:paraId="1048E597" w14:textId="25FC72E6"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90" w:history="1">
            <w:r w:rsidRPr="006648C4">
              <w:rPr>
                <w:rStyle w:val="Kpr"/>
                <w:noProof/>
                <w:lang w:val="tr-TR"/>
              </w:rPr>
              <w:t>4.7.1.</w:t>
            </w:r>
            <w:r>
              <w:rPr>
                <w:rFonts w:eastAsiaTheme="minorEastAsia"/>
                <w:noProof/>
                <w:kern w:val="2"/>
                <w:sz w:val="24"/>
                <w:szCs w:val="24"/>
                <w:lang w:val="tr-TR" w:eastAsia="tr-TR"/>
                <w14:ligatures w14:val="standardContextual"/>
              </w:rPr>
              <w:tab/>
            </w:r>
            <w:r w:rsidRPr="006648C4">
              <w:rPr>
                <w:rStyle w:val="Kpr"/>
                <w:noProof/>
                <w:lang w:val="tr-TR"/>
              </w:rPr>
              <w:t>Finans Onay Formu Form Alanları</w:t>
            </w:r>
            <w:r>
              <w:rPr>
                <w:noProof/>
                <w:webHidden/>
              </w:rPr>
              <w:tab/>
            </w:r>
            <w:r>
              <w:rPr>
                <w:noProof/>
                <w:webHidden/>
              </w:rPr>
              <w:fldChar w:fldCharType="begin"/>
            </w:r>
            <w:r>
              <w:rPr>
                <w:noProof/>
                <w:webHidden/>
              </w:rPr>
              <w:instrText xml:space="preserve"> PAGEREF _Toc179204290 \h </w:instrText>
            </w:r>
            <w:r>
              <w:rPr>
                <w:noProof/>
                <w:webHidden/>
              </w:rPr>
            </w:r>
            <w:r>
              <w:rPr>
                <w:noProof/>
                <w:webHidden/>
              </w:rPr>
              <w:fldChar w:fldCharType="separate"/>
            </w:r>
            <w:r>
              <w:rPr>
                <w:noProof/>
                <w:webHidden/>
              </w:rPr>
              <w:t>0</w:t>
            </w:r>
            <w:r>
              <w:rPr>
                <w:noProof/>
                <w:webHidden/>
              </w:rPr>
              <w:fldChar w:fldCharType="end"/>
            </w:r>
          </w:hyperlink>
        </w:p>
        <w:p w14:paraId="579C7E70" w14:textId="07326589" w:rsidR="007E4D7C" w:rsidRDefault="007E4D7C">
          <w:pPr>
            <w:pStyle w:val="T3"/>
            <w:tabs>
              <w:tab w:val="left" w:pos="1440"/>
              <w:tab w:val="right" w:leader="dot" w:pos="9350"/>
            </w:tabs>
            <w:rPr>
              <w:rFonts w:eastAsiaTheme="minorEastAsia"/>
              <w:noProof/>
              <w:kern w:val="2"/>
              <w:sz w:val="24"/>
              <w:szCs w:val="24"/>
              <w:lang w:val="tr-TR" w:eastAsia="tr-TR"/>
              <w14:ligatures w14:val="standardContextual"/>
            </w:rPr>
          </w:pPr>
          <w:hyperlink w:anchor="_Toc179204291" w:history="1">
            <w:r w:rsidRPr="006648C4">
              <w:rPr>
                <w:rStyle w:val="Kpr"/>
                <w:noProof/>
                <w:lang w:val="tr-TR"/>
              </w:rPr>
              <w:t>4.7.2.</w:t>
            </w:r>
            <w:r>
              <w:rPr>
                <w:rFonts w:eastAsiaTheme="minorEastAsia"/>
                <w:noProof/>
                <w:kern w:val="2"/>
                <w:sz w:val="24"/>
                <w:szCs w:val="24"/>
                <w:lang w:val="tr-TR" w:eastAsia="tr-TR"/>
                <w14:ligatures w14:val="standardContextual"/>
              </w:rPr>
              <w:tab/>
            </w:r>
            <w:r w:rsidRPr="006648C4">
              <w:rPr>
                <w:rStyle w:val="Kpr"/>
                <w:noProof/>
                <w:lang w:val="tr-TR"/>
              </w:rPr>
              <w:t>Finans Onay Formu Aksiyonları</w:t>
            </w:r>
            <w:r>
              <w:rPr>
                <w:noProof/>
                <w:webHidden/>
              </w:rPr>
              <w:tab/>
            </w:r>
            <w:r>
              <w:rPr>
                <w:noProof/>
                <w:webHidden/>
              </w:rPr>
              <w:fldChar w:fldCharType="begin"/>
            </w:r>
            <w:r>
              <w:rPr>
                <w:noProof/>
                <w:webHidden/>
              </w:rPr>
              <w:instrText xml:space="preserve"> PAGEREF _Toc179204291 \h </w:instrText>
            </w:r>
            <w:r>
              <w:rPr>
                <w:noProof/>
                <w:webHidden/>
              </w:rPr>
            </w:r>
            <w:r>
              <w:rPr>
                <w:noProof/>
                <w:webHidden/>
              </w:rPr>
              <w:fldChar w:fldCharType="separate"/>
            </w:r>
            <w:r>
              <w:rPr>
                <w:noProof/>
                <w:webHidden/>
              </w:rPr>
              <w:t>0</w:t>
            </w:r>
            <w:r>
              <w:rPr>
                <w:noProof/>
                <w:webHidden/>
              </w:rPr>
              <w:fldChar w:fldCharType="end"/>
            </w:r>
          </w:hyperlink>
        </w:p>
        <w:p w14:paraId="29AB6B73" w14:textId="48EE132A" w:rsidR="007E4D7C" w:rsidRDefault="007E4D7C">
          <w:pPr>
            <w:pStyle w:val="T1"/>
            <w:tabs>
              <w:tab w:val="left" w:pos="440"/>
              <w:tab w:val="right" w:leader="dot" w:pos="9350"/>
            </w:tabs>
            <w:rPr>
              <w:rFonts w:eastAsiaTheme="minorEastAsia"/>
              <w:noProof/>
              <w:kern w:val="2"/>
              <w:sz w:val="24"/>
              <w:szCs w:val="24"/>
              <w:lang w:val="tr-TR" w:eastAsia="tr-TR"/>
              <w14:ligatures w14:val="standardContextual"/>
            </w:rPr>
          </w:pPr>
          <w:hyperlink w:anchor="_Toc179204292" w:history="1">
            <w:r w:rsidRPr="006648C4">
              <w:rPr>
                <w:rStyle w:val="Kpr"/>
                <w:noProof/>
                <w:lang w:val="tr-TR"/>
              </w:rPr>
              <w:t>5.</w:t>
            </w:r>
            <w:r>
              <w:rPr>
                <w:rFonts w:eastAsiaTheme="minorEastAsia"/>
                <w:noProof/>
                <w:kern w:val="2"/>
                <w:sz w:val="24"/>
                <w:szCs w:val="24"/>
                <w:lang w:val="tr-TR" w:eastAsia="tr-TR"/>
                <w14:ligatures w14:val="standardContextual"/>
              </w:rPr>
              <w:tab/>
            </w:r>
            <w:r w:rsidRPr="006648C4">
              <w:rPr>
                <w:rStyle w:val="Kpr"/>
                <w:noProof/>
                <w:lang w:val="tr-TR"/>
              </w:rPr>
              <w:t>Yetki Seti</w:t>
            </w:r>
            <w:r>
              <w:rPr>
                <w:noProof/>
                <w:webHidden/>
              </w:rPr>
              <w:tab/>
            </w:r>
            <w:r>
              <w:rPr>
                <w:noProof/>
                <w:webHidden/>
              </w:rPr>
              <w:fldChar w:fldCharType="begin"/>
            </w:r>
            <w:r>
              <w:rPr>
                <w:noProof/>
                <w:webHidden/>
              </w:rPr>
              <w:instrText xml:space="preserve"> PAGEREF _Toc179204292 \h </w:instrText>
            </w:r>
            <w:r>
              <w:rPr>
                <w:noProof/>
                <w:webHidden/>
              </w:rPr>
            </w:r>
            <w:r>
              <w:rPr>
                <w:noProof/>
                <w:webHidden/>
              </w:rPr>
              <w:fldChar w:fldCharType="separate"/>
            </w:r>
            <w:r>
              <w:rPr>
                <w:noProof/>
                <w:webHidden/>
              </w:rPr>
              <w:t>0</w:t>
            </w:r>
            <w:r>
              <w:rPr>
                <w:noProof/>
                <w:webHidden/>
              </w:rPr>
              <w:fldChar w:fldCharType="end"/>
            </w:r>
          </w:hyperlink>
        </w:p>
        <w:p w14:paraId="3045EFAC" w14:textId="5F74C99A" w:rsidR="007E4D7C" w:rsidRDefault="007E4D7C">
          <w:pPr>
            <w:pStyle w:val="T1"/>
            <w:tabs>
              <w:tab w:val="left" w:pos="440"/>
              <w:tab w:val="right" w:leader="dot" w:pos="9350"/>
            </w:tabs>
            <w:rPr>
              <w:rFonts w:eastAsiaTheme="minorEastAsia"/>
              <w:noProof/>
              <w:kern w:val="2"/>
              <w:sz w:val="24"/>
              <w:szCs w:val="24"/>
              <w:lang w:val="tr-TR" w:eastAsia="tr-TR"/>
              <w14:ligatures w14:val="standardContextual"/>
            </w:rPr>
          </w:pPr>
          <w:hyperlink w:anchor="_Toc179204293" w:history="1">
            <w:r w:rsidRPr="006648C4">
              <w:rPr>
                <w:rStyle w:val="Kpr"/>
                <w:noProof/>
                <w:lang w:val="tr-TR"/>
              </w:rPr>
              <w:t>6.</w:t>
            </w:r>
            <w:r>
              <w:rPr>
                <w:rFonts w:eastAsiaTheme="minorEastAsia"/>
                <w:noProof/>
                <w:kern w:val="2"/>
                <w:sz w:val="24"/>
                <w:szCs w:val="24"/>
                <w:lang w:val="tr-TR" w:eastAsia="tr-TR"/>
                <w14:ligatures w14:val="standardContextual"/>
              </w:rPr>
              <w:tab/>
            </w:r>
            <w:r w:rsidRPr="006648C4">
              <w:rPr>
                <w:rStyle w:val="Kpr"/>
                <w:noProof/>
                <w:lang w:val="tr-TR"/>
              </w:rPr>
              <w:t>Organizasyon Şeması</w:t>
            </w:r>
            <w:r>
              <w:rPr>
                <w:noProof/>
                <w:webHidden/>
              </w:rPr>
              <w:tab/>
            </w:r>
            <w:r>
              <w:rPr>
                <w:noProof/>
                <w:webHidden/>
              </w:rPr>
              <w:fldChar w:fldCharType="begin"/>
            </w:r>
            <w:r>
              <w:rPr>
                <w:noProof/>
                <w:webHidden/>
              </w:rPr>
              <w:instrText xml:space="preserve"> PAGEREF _Toc179204293 \h </w:instrText>
            </w:r>
            <w:r>
              <w:rPr>
                <w:noProof/>
                <w:webHidden/>
              </w:rPr>
            </w:r>
            <w:r>
              <w:rPr>
                <w:noProof/>
                <w:webHidden/>
              </w:rPr>
              <w:fldChar w:fldCharType="separate"/>
            </w:r>
            <w:r>
              <w:rPr>
                <w:noProof/>
                <w:webHidden/>
              </w:rPr>
              <w:t>0</w:t>
            </w:r>
            <w:r>
              <w:rPr>
                <w:noProof/>
                <w:webHidden/>
              </w:rPr>
              <w:fldChar w:fldCharType="end"/>
            </w:r>
          </w:hyperlink>
        </w:p>
        <w:p w14:paraId="06086B9C" w14:textId="61FB7F03" w:rsidR="007E4D7C" w:rsidRDefault="007E4D7C">
          <w:pPr>
            <w:pStyle w:val="T1"/>
            <w:tabs>
              <w:tab w:val="left" w:pos="440"/>
              <w:tab w:val="right" w:leader="dot" w:pos="9350"/>
            </w:tabs>
            <w:rPr>
              <w:rFonts w:eastAsiaTheme="minorEastAsia"/>
              <w:noProof/>
              <w:kern w:val="2"/>
              <w:sz w:val="24"/>
              <w:szCs w:val="24"/>
              <w:lang w:val="tr-TR" w:eastAsia="tr-TR"/>
              <w14:ligatures w14:val="standardContextual"/>
            </w:rPr>
          </w:pPr>
          <w:hyperlink w:anchor="_Toc179204294" w:history="1">
            <w:r w:rsidRPr="006648C4">
              <w:rPr>
                <w:rStyle w:val="Kpr"/>
                <w:noProof/>
                <w:lang w:val="tr-TR"/>
              </w:rPr>
              <w:t>7.</w:t>
            </w:r>
            <w:r>
              <w:rPr>
                <w:rFonts w:eastAsiaTheme="minorEastAsia"/>
                <w:noProof/>
                <w:kern w:val="2"/>
                <w:sz w:val="24"/>
                <w:szCs w:val="24"/>
                <w:lang w:val="tr-TR" w:eastAsia="tr-TR"/>
                <w14:ligatures w14:val="standardContextual"/>
              </w:rPr>
              <w:tab/>
            </w:r>
            <w:r w:rsidRPr="006648C4">
              <w:rPr>
                <w:rStyle w:val="Kpr"/>
                <w:noProof/>
                <w:lang w:val="tr-TR"/>
              </w:rPr>
              <w:t>Liste Tanımları</w:t>
            </w:r>
            <w:r>
              <w:rPr>
                <w:noProof/>
                <w:webHidden/>
              </w:rPr>
              <w:tab/>
            </w:r>
            <w:r>
              <w:rPr>
                <w:noProof/>
                <w:webHidden/>
              </w:rPr>
              <w:fldChar w:fldCharType="begin"/>
            </w:r>
            <w:r>
              <w:rPr>
                <w:noProof/>
                <w:webHidden/>
              </w:rPr>
              <w:instrText xml:space="preserve"> PAGEREF _Toc179204294 \h </w:instrText>
            </w:r>
            <w:r>
              <w:rPr>
                <w:noProof/>
                <w:webHidden/>
              </w:rPr>
            </w:r>
            <w:r>
              <w:rPr>
                <w:noProof/>
                <w:webHidden/>
              </w:rPr>
              <w:fldChar w:fldCharType="separate"/>
            </w:r>
            <w:r>
              <w:rPr>
                <w:noProof/>
                <w:webHidden/>
              </w:rPr>
              <w:t>0</w:t>
            </w:r>
            <w:r>
              <w:rPr>
                <w:noProof/>
                <w:webHidden/>
              </w:rPr>
              <w:fldChar w:fldCharType="end"/>
            </w:r>
          </w:hyperlink>
        </w:p>
        <w:p w14:paraId="0C14F626" w14:textId="1A528427" w:rsidR="007E4D7C" w:rsidRDefault="007E4D7C">
          <w:pPr>
            <w:pStyle w:val="T1"/>
            <w:tabs>
              <w:tab w:val="left" w:pos="440"/>
              <w:tab w:val="right" w:leader="dot" w:pos="9350"/>
            </w:tabs>
            <w:rPr>
              <w:rFonts w:eastAsiaTheme="minorEastAsia"/>
              <w:noProof/>
              <w:kern w:val="2"/>
              <w:sz w:val="24"/>
              <w:szCs w:val="24"/>
              <w:lang w:val="tr-TR" w:eastAsia="tr-TR"/>
              <w14:ligatures w14:val="standardContextual"/>
            </w:rPr>
          </w:pPr>
          <w:hyperlink w:anchor="_Toc179204295" w:history="1">
            <w:r w:rsidRPr="006648C4">
              <w:rPr>
                <w:rStyle w:val="Kpr"/>
                <w:noProof/>
                <w:lang w:val="tr-TR"/>
              </w:rPr>
              <w:t>8.</w:t>
            </w:r>
            <w:r>
              <w:rPr>
                <w:rFonts w:eastAsiaTheme="minorEastAsia"/>
                <w:noProof/>
                <w:kern w:val="2"/>
                <w:sz w:val="24"/>
                <w:szCs w:val="24"/>
                <w:lang w:val="tr-TR" w:eastAsia="tr-TR"/>
                <w14:ligatures w14:val="standardContextual"/>
              </w:rPr>
              <w:tab/>
            </w:r>
            <w:r w:rsidRPr="006648C4">
              <w:rPr>
                <w:rStyle w:val="Kpr"/>
                <w:noProof/>
                <w:lang w:val="tr-TR"/>
              </w:rPr>
              <w:t>Elektronik Posta Şablonu</w:t>
            </w:r>
            <w:r>
              <w:rPr>
                <w:noProof/>
                <w:webHidden/>
              </w:rPr>
              <w:tab/>
            </w:r>
            <w:r>
              <w:rPr>
                <w:noProof/>
                <w:webHidden/>
              </w:rPr>
              <w:fldChar w:fldCharType="begin"/>
            </w:r>
            <w:r>
              <w:rPr>
                <w:noProof/>
                <w:webHidden/>
              </w:rPr>
              <w:instrText xml:space="preserve"> PAGEREF _Toc179204295 \h </w:instrText>
            </w:r>
            <w:r>
              <w:rPr>
                <w:noProof/>
                <w:webHidden/>
              </w:rPr>
            </w:r>
            <w:r>
              <w:rPr>
                <w:noProof/>
                <w:webHidden/>
              </w:rPr>
              <w:fldChar w:fldCharType="separate"/>
            </w:r>
            <w:r>
              <w:rPr>
                <w:noProof/>
                <w:webHidden/>
              </w:rPr>
              <w:t>0</w:t>
            </w:r>
            <w:r>
              <w:rPr>
                <w:noProof/>
                <w:webHidden/>
              </w:rPr>
              <w:fldChar w:fldCharType="end"/>
            </w:r>
          </w:hyperlink>
        </w:p>
        <w:p w14:paraId="1B33C54E" w14:textId="2975566A"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296" w:history="1">
            <w:r w:rsidRPr="006648C4">
              <w:rPr>
                <w:rStyle w:val="Kpr"/>
                <w:noProof/>
              </w:rPr>
              <w:t>8.1.</w:t>
            </w:r>
            <w:r>
              <w:rPr>
                <w:rFonts w:eastAsiaTheme="minorEastAsia"/>
                <w:noProof/>
                <w:kern w:val="2"/>
                <w:sz w:val="24"/>
                <w:szCs w:val="24"/>
                <w:lang w:val="tr-TR" w:eastAsia="tr-TR"/>
                <w14:ligatures w14:val="standardContextual"/>
              </w:rPr>
              <w:tab/>
            </w:r>
            <w:r w:rsidRPr="006648C4">
              <w:rPr>
                <w:rStyle w:val="Kpr"/>
                <w:noProof/>
              </w:rPr>
              <w:t>1.Yönetici E-Posta Bilgilendirme</w:t>
            </w:r>
            <w:r>
              <w:rPr>
                <w:noProof/>
                <w:webHidden/>
              </w:rPr>
              <w:tab/>
            </w:r>
            <w:r>
              <w:rPr>
                <w:noProof/>
                <w:webHidden/>
              </w:rPr>
              <w:fldChar w:fldCharType="begin"/>
            </w:r>
            <w:r>
              <w:rPr>
                <w:noProof/>
                <w:webHidden/>
              </w:rPr>
              <w:instrText xml:space="preserve"> PAGEREF _Toc179204296 \h </w:instrText>
            </w:r>
            <w:r>
              <w:rPr>
                <w:noProof/>
                <w:webHidden/>
              </w:rPr>
            </w:r>
            <w:r>
              <w:rPr>
                <w:noProof/>
                <w:webHidden/>
              </w:rPr>
              <w:fldChar w:fldCharType="separate"/>
            </w:r>
            <w:r>
              <w:rPr>
                <w:noProof/>
                <w:webHidden/>
              </w:rPr>
              <w:t>0</w:t>
            </w:r>
            <w:r>
              <w:rPr>
                <w:noProof/>
                <w:webHidden/>
              </w:rPr>
              <w:fldChar w:fldCharType="end"/>
            </w:r>
          </w:hyperlink>
        </w:p>
        <w:p w14:paraId="2C250F56" w14:textId="1A81AC9E"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297" w:history="1">
            <w:r w:rsidRPr="006648C4">
              <w:rPr>
                <w:rStyle w:val="Kpr"/>
                <w:noProof/>
              </w:rPr>
              <w:t>8.2.</w:t>
            </w:r>
            <w:r>
              <w:rPr>
                <w:rFonts w:eastAsiaTheme="minorEastAsia"/>
                <w:noProof/>
                <w:kern w:val="2"/>
                <w:sz w:val="24"/>
                <w:szCs w:val="24"/>
                <w:lang w:val="tr-TR" w:eastAsia="tr-TR"/>
                <w14:ligatures w14:val="standardContextual"/>
              </w:rPr>
              <w:tab/>
            </w:r>
            <w:r w:rsidRPr="006648C4">
              <w:rPr>
                <w:rStyle w:val="Kpr"/>
                <w:noProof/>
              </w:rPr>
              <w:t>IK Değerlendirme</w:t>
            </w:r>
            <w:r>
              <w:rPr>
                <w:noProof/>
                <w:webHidden/>
              </w:rPr>
              <w:tab/>
            </w:r>
            <w:r>
              <w:rPr>
                <w:noProof/>
                <w:webHidden/>
              </w:rPr>
              <w:fldChar w:fldCharType="begin"/>
            </w:r>
            <w:r>
              <w:rPr>
                <w:noProof/>
                <w:webHidden/>
              </w:rPr>
              <w:instrText xml:space="preserve"> PAGEREF _Toc179204297 \h </w:instrText>
            </w:r>
            <w:r>
              <w:rPr>
                <w:noProof/>
                <w:webHidden/>
              </w:rPr>
            </w:r>
            <w:r>
              <w:rPr>
                <w:noProof/>
                <w:webHidden/>
              </w:rPr>
              <w:fldChar w:fldCharType="separate"/>
            </w:r>
            <w:r>
              <w:rPr>
                <w:noProof/>
                <w:webHidden/>
              </w:rPr>
              <w:t>0</w:t>
            </w:r>
            <w:r>
              <w:rPr>
                <w:noProof/>
                <w:webHidden/>
              </w:rPr>
              <w:fldChar w:fldCharType="end"/>
            </w:r>
          </w:hyperlink>
        </w:p>
        <w:p w14:paraId="24CA3374" w14:textId="6284A226"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298" w:history="1">
            <w:r w:rsidRPr="006648C4">
              <w:rPr>
                <w:rStyle w:val="Kpr"/>
                <w:noProof/>
              </w:rPr>
              <w:t>8.3.</w:t>
            </w:r>
            <w:r>
              <w:rPr>
                <w:rFonts w:eastAsiaTheme="minorEastAsia"/>
                <w:noProof/>
                <w:kern w:val="2"/>
                <w:sz w:val="24"/>
                <w:szCs w:val="24"/>
                <w:lang w:val="tr-TR" w:eastAsia="tr-TR"/>
                <w14:ligatures w14:val="standardContextual"/>
              </w:rPr>
              <w:tab/>
            </w:r>
            <w:r w:rsidRPr="006648C4">
              <w:rPr>
                <w:rStyle w:val="Kpr"/>
                <w:noProof/>
              </w:rPr>
              <w:t>Talep Sahibi E-posta Bilgilendirme</w:t>
            </w:r>
            <w:r>
              <w:rPr>
                <w:noProof/>
                <w:webHidden/>
              </w:rPr>
              <w:tab/>
            </w:r>
            <w:r>
              <w:rPr>
                <w:noProof/>
                <w:webHidden/>
              </w:rPr>
              <w:fldChar w:fldCharType="begin"/>
            </w:r>
            <w:r>
              <w:rPr>
                <w:noProof/>
                <w:webHidden/>
              </w:rPr>
              <w:instrText xml:space="preserve"> PAGEREF _Toc179204298 \h </w:instrText>
            </w:r>
            <w:r>
              <w:rPr>
                <w:noProof/>
                <w:webHidden/>
              </w:rPr>
            </w:r>
            <w:r>
              <w:rPr>
                <w:noProof/>
                <w:webHidden/>
              </w:rPr>
              <w:fldChar w:fldCharType="separate"/>
            </w:r>
            <w:r>
              <w:rPr>
                <w:noProof/>
                <w:webHidden/>
              </w:rPr>
              <w:t>0</w:t>
            </w:r>
            <w:r>
              <w:rPr>
                <w:noProof/>
                <w:webHidden/>
              </w:rPr>
              <w:fldChar w:fldCharType="end"/>
            </w:r>
          </w:hyperlink>
        </w:p>
        <w:p w14:paraId="7C24C17A" w14:textId="4C60BDDA"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299" w:history="1">
            <w:r w:rsidRPr="006648C4">
              <w:rPr>
                <w:rStyle w:val="Kpr"/>
                <w:noProof/>
              </w:rPr>
              <w:t>8.4.</w:t>
            </w:r>
            <w:r>
              <w:rPr>
                <w:rFonts w:eastAsiaTheme="minorEastAsia"/>
                <w:noProof/>
                <w:kern w:val="2"/>
                <w:sz w:val="24"/>
                <w:szCs w:val="24"/>
                <w:lang w:val="tr-TR" w:eastAsia="tr-TR"/>
                <w14:ligatures w14:val="standardContextual"/>
              </w:rPr>
              <w:tab/>
            </w:r>
            <w:r w:rsidRPr="006648C4">
              <w:rPr>
                <w:rStyle w:val="Kpr"/>
                <w:noProof/>
              </w:rPr>
              <w:t>IK Değerlendirme Onay E-posta Bilgilendirme</w:t>
            </w:r>
            <w:r>
              <w:rPr>
                <w:noProof/>
                <w:webHidden/>
              </w:rPr>
              <w:tab/>
            </w:r>
            <w:r>
              <w:rPr>
                <w:noProof/>
                <w:webHidden/>
              </w:rPr>
              <w:fldChar w:fldCharType="begin"/>
            </w:r>
            <w:r>
              <w:rPr>
                <w:noProof/>
                <w:webHidden/>
              </w:rPr>
              <w:instrText xml:space="preserve"> PAGEREF _Toc179204299 \h </w:instrText>
            </w:r>
            <w:r>
              <w:rPr>
                <w:noProof/>
                <w:webHidden/>
              </w:rPr>
            </w:r>
            <w:r>
              <w:rPr>
                <w:noProof/>
                <w:webHidden/>
              </w:rPr>
              <w:fldChar w:fldCharType="separate"/>
            </w:r>
            <w:r>
              <w:rPr>
                <w:noProof/>
                <w:webHidden/>
              </w:rPr>
              <w:t>0</w:t>
            </w:r>
            <w:r>
              <w:rPr>
                <w:noProof/>
                <w:webHidden/>
              </w:rPr>
              <w:fldChar w:fldCharType="end"/>
            </w:r>
          </w:hyperlink>
        </w:p>
        <w:p w14:paraId="291F6B72" w14:textId="6DBE48FF"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00" w:history="1">
            <w:r w:rsidRPr="006648C4">
              <w:rPr>
                <w:rStyle w:val="Kpr"/>
                <w:noProof/>
              </w:rPr>
              <w:t>8.5.</w:t>
            </w:r>
            <w:r>
              <w:rPr>
                <w:rFonts w:eastAsiaTheme="minorEastAsia"/>
                <w:noProof/>
                <w:kern w:val="2"/>
                <w:sz w:val="24"/>
                <w:szCs w:val="24"/>
                <w:lang w:val="tr-TR" w:eastAsia="tr-TR"/>
                <w14:ligatures w14:val="standardContextual"/>
              </w:rPr>
              <w:tab/>
            </w:r>
            <w:r w:rsidRPr="006648C4">
              <w:rPr>
                <w:rStyle w:val="Kpr"/>
                <w:noProof/>
              </w:rPr>
              <w:t>MHY Onay</w:t>
            </w:r>
            <w:r>
              <w:rPr>
                <w:noProof/>
                <w:webHidden/>
              </w:rPr>
              <w:tab/>
            </w:r>
            <w:r>
              <w:rPr>
                <w:noProof/>
                <w:webHidden/>
              </w:rPr>
              <w:fldChar w:fldCharType="begin"/>
            </w:r>
            <w:r>
              <w:rPr>
                <w:noProof/>
                <w:webHidden/>
              </w:rPr>
              <w:instrText xml:space="preserve"> PAGEREF _Toc179204300 \h </w:instrText>
            </w:r>
            <w:r>
              <w:rPr>
                <w:noProof/>
                <w:webHidden/>
              </w:rPr>
            </w:r>
            <w:r>
              <w:rPr>
                <w:noProof/>
                <w:webHidden/>
              </w:rPr>
              <w:fldChar w:fldCharType="separate"/>
            </w:r>
            <w:r>
              <w:rPr>
                <w:noProof/>
                <w:webHidden/>
              </w:rPr>
              <w:t>0</w:t>
            </w:r>
            <w:r>
              <w:rPr>
                <w:noProof/>
                <w:webHidden/>
              </w:rPr>
              <w:fldChar w:fldCharType="end"/>
            </w:r>
          </w:hyperlink>
        </w:p>
        <w:p w14:paraId="3569AD49" w14:textId="649323F1"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01" w:history="1">
            <w:r w:rsidRPr="006648C4">
              <w:rPr>
                <w:rStyle w:val="Kpr"/>
                <w:noProof/>
              </w:rPr>
              <w:t>8.6.</w:t>
            </w:r>
            <w:r>
              <w:rPr>
                <w:rFonts w:eastAsiaTheme="minorEastAsia"/>
                <w:noProof/>
                <w:kern w:val="2"/>
                <w:sz w:val="24"/>
                <w:szCs w:val="24"/>
                <w:lang w:val="tr-TR" w:eastAsia="tr-TR"/>
                <w14:ligatures w14:val="standardContextual"/>
              </w:rPr>
              <w:tab/>
            </w:r>
            <w:r w:rsidRPr="006648C4">
              <w:rPr>
                <w:rStyle w:val="Kpr"/>
                <w:noProof/>
              </w:rPr>
              <w:t>MHY Ret E-Posta Bilgilendirme</w:t>
            </w:r>
            <w:r>
              <w:rPr>
                <w:noProof/>
                <w:webHidden/>
              </w:rPr>
              <w:tab/>
            </w:r>
            <w:r>
              <w:rPr>
                <w:noProof/>
                <w:webHidden/>
              </w:rPr>
              <w:fldChar w:fldCharType="begin"/>
            </w:r>
            <w:r>
              <w:rPr>
                <w:noProof/>
                <w:webHidden/>
              </w:rPr>
              <w:instrText xml:space="preserve"> PAGEREF _Toc179204301 \h </w:instrText>
            </w:r>
            <w:r>
              <w:rPr>
                <w:noProof/>
                <w:webHidden/>
              </w:rPr>
            </w:r>
            <w:r>
              <w:rPr>
                <w:noProof/>
                <w:webHidden/>
              </w:rPr>
              <w:fldChar w:fldCharType="separate"/>
            </w:r>
            <w:r>
              <w:rPr>
                <w:noProof/>
                <w:webHidden/>
              </w:rPr>
              <w:t>0</w:t>
            </w:r>
            <w:r>
              <w:rPr>
                <w:noProof/>
                <w:webHidden/>
              </w:rPr>
              <w:fldChar w:fldCharType="end"/>
            </w:r>
          </w:hyperlink>
        </w:p>
        <w:p w14:paraId="32299E31" w14:textId="7AAA8E9D"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02" w:history="1">
            <w:r w:rsidRPr="006648C4">
              <w:rPr>
                <w:rStyle w:val="Kpr"/>
                <w:noProof/>
              </w:rPr>
              <w:t>8.7.</w:t>
            </w:r>
            <w:r>
              <w:rPr>
                <w:rFonts w:eastAsiaTheme="minorEastAsia"/>
                <w:noProof/>
                <w:kern w:val="2"/>
                <w:sz w:val="24"/>
                <w:szCs w:val="24"/>
                <w:lang w:val="tr-TR" w:eastAsia="tr-TR"/>
                <w14:ligatures w14:val="standardContextual"/>
              </w:rPr>
              <w:tab/>
            </w:r>
            <w:r w:rsidRPr="006648C4">
              <w:rPr>
                <w:rStyle w:val="Kpr"/>
                <w:noProof/>
              </w:rPr>
              <w:t>MHY Onay E-Posta Bilgilendirme</w:t>
            </w:r>
            <w:r>
              <w:rPr>
                <w:noProof/>
                <w:webHidden/>
              </w:rPr>
              <w:tab/>
            </w:r>
            <w:r>
              <w:rPr>
                <w:noProof/>
                <w:webHidden/>
              </w:rPr>
              <w:fldChar w:fldCharType="begin"/>
            </w:r>
            <w:r>
              <w:rPr>
                <w:noProof/>
                <w:webHidden/>
              </w:rPr>
              <w:instrText xml:space="preserve"> PAGEREF _Toc179204302 \h </w:instrText>
            </w:r>
            <w:r>
              <w:rPr>
                <w:noProof/>
                <w:webHidden/>
              </w:rPr>
            </w:r>
            <w:r>
              <w:rPr>
                <w:noProof/>
                <w:webHidden/>
              </w:rPr>
              <w:fldChar w:fldCharType="separate"/>
            </w:r>
            <w:r>
              <w:rPr>
                <w:noProof/>
                <w:webHidden/>
              </w:rPr>
              <w:t>0</w:t>
            </w:r>
            <w:r>
              <w:rPr>
                <w:noProof/>
                <w:webHidden/>
              </w:rPr>
              <w:fldChar w:fldCharType="end"/>
            </w:r>
          </w:hyperlink>
        </w:p>
        <w:p w14:paraId="01A67B05" w14:textId="3A3BCC85"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03" w:history="1">
            <w:r w:rsidRPr="006648C4">
              <w:rPr>
                <w:rStyle w:val="Kpr"/>
                <w:noProof/>
              </w:rPr>
              <w:t>8.8.</w:t>
            </w:r>
            <w:r>
              <w:rPr>
                <w:rFonts w:eastAsiaTheme="minorEastAsia"/>
                <w:noProof/>
                <w:kern w:val="2"/>
                <w:sz w:val="24"/>
                <w:szCs w:val="24"/>
                <w:lang w:val="tr-TR" w:eastAsia="tr-TR"/>
                <w14:ligatures w14:val="standardContextual"/>
              </w:rPr>
              <w:tab/>
            </w:r>
            <w:r w:rsidRPr="006648C4">
              <w:rPr>
                <w:rStyle w:val="Kpr"/>
                <w:noProof/>
              </w:rPr>
              <w:t>Direktör Onay</w:t>
            </w:r>
            <w:r>
              <w:rPr>
                <w:noProof/>
                <w:webHidden/>
              </w:rPr>
              <w:tab/>
            </w:r>
            <w:r>
              <w:rPr>
                <w:noProof/>
                <w:webHidden/>
              </w:rPr>
              <w:fldChar w:fldCharType="begin"/>
            </w:r>
            <w:r>
              <w:rPr>
                <w:noProof/>
                <w:webHidden/>
              </w:rPr>
              <w:instrText xml:space="preserve"> PAGEREF _Toc179204303 \h </w:instrText>
            </w:r>
            <w:r>
              <w:rPr>
                <w:noProof/>
                <w:webHidden/>
              </w:rPr>
            </w:r>
            <w:r>
              <w:rPr>
                <w:noProof/>
                <w:webHidden/>
              </w:rPr>
              <w:fldChar w:fldCharType="separate"/>
            </w:r>
            <w:r>
              <w:rPr>
                <w:noProof/>
                <w:webHidden/>
              </w:rPr>
              <w:t>0</w:t>
            </w:r>
            <w:r>
              <w:rPr>
                <w:noProof/>
                <w:webHidden/>
              </w:rPr>
              <w:fldChar w:fldCharType="end"/>
            </w:r>
          </w:hyperlink>
        </w:p>
        <w:p w14:paraId="6ACA31A6" w14:textId="59A34C21"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04" w:history="1">
            <w:r w:rsidRPr="006648C4">
              <w:rPr>
                <w:rStyle w:val="Kpr"/>
                <w:noProof/>
              </w:rPr>
              <w:t>8.9.</w:t>
            </w:r>
            <w:r>
              <w:rPr>
                <w:rFonts w:eastAsiaTheme="minorEastAsia"/>
                <w:noProof/>
                <w:kern w:val="2"/>
                <w:sz w:val="24"/>
                <w:szCs w:val="24"/>
                <w:lang w:val="tr-TR" w:eastAsia="tr-TR"/>
                <w14:ligatures w14:val="standardContextual"/>
              </w:rPr>
              <w:tab/>
            </w:r>
            <w:r w:rsidRPr="006648C4">
              <w:rPr>
                <w:rStyle w:val="Kpr"/>
                <w:noProof/>
              </w:rPr>
              <w:t>Direktör Ret E-Posta</w:t>
            </w:r>
            <w:r>
              <w:rPr>
                <w:noProof/>
                <w:webHidden/>
              </w:rPr>
              <w:tab/>
            </w:r>
            <w:r>
              <w:rPr>
                <w:noProof/>
                <w:webHidden/>
              </w:rPr>
              <w:fldChar w:fldCharType="begin"/>
            </w:r>
            <w:r>
              <w:rPr>
                <w:noProof/>
                <w:webHidden/>
              </w:rPr>
              <w:instrText xml:space="preserve"> PAGEREF _Toc179204304 \h </w:instrText>
            </w:r>
            <w:r>
              <w:rPr>
                <w:noProof/>
                <w:webHidden/>
              </w:rPr>
            </w:r>
            <w:r>
              <w:rPr>
                <w:noProof/>
                <w:webHidden/>
              </w:rPr>
              <w:fldChar w:fldCharType="separate"/>
            </w:r>
            <w:r>
              <w:rPr>
                <w:noProof/>
                <w:webHidden/>
              </w:rPr>
              <w:t>0</w:t>
            </w:r>
            <w:r>
              <w:rPr>
                <w:noProof/>
                <w:webHidden/>
              </w:rPr>
              <w:fldChar w:fldCharType="end"/>
            </w:r>
          </w:hyperlink>
        </w:p>
        <w:p w14:paraId="69DFAE68" w14:textId="4D6C3494"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05" w:history="1">
            <w:r w:rsidRPr="006648C4">
              <w:rPr>
                <w:rStyle w:val="Kpr"/>
                <w:noProof/>
              </w:rPr>
              <w:t>8.10.</w:t>
            </w:r>
            <w:r>
              <w:rPr>
                <w:rFonts w:eastAsiaTheme="minorEastAsia"/>
                <w:noProof/>
                <w:kern w:val="2"/>
                <w:sz w:val="24"/>
                <w:szCs w:val="24"/>
                <w:lang w:val="tr-TR" w:eastAsia="tr-TR"/>
                <w14:ligatures w14:val="standardContextual"/>
              </w:rPr>
              <w:tab/>
            </w:r>
            <w:r w:rsidRPr="006648C4">
              <w:rPr>
                <w:rStyle w:val="Kpr"/>
                <w:noProof/>
              </w:rPr>
              <w:t>Direktör Onay E-posta</w:t>
            </w:r>
            <w:r>
              <w:rPr>
                <w:noProof/>
                <w:webHidden/>
              </w:rPr>
              <w:tab/>
            </w:r>
            <w:r>
              <w:rPr>
                <w:noProof/>
                <w:webHidden/>
              </w:rPr>
              <w:fldChar w:fldCharType="begin"/>
            </w:r>
            <w:r>
              <w:rPr>
                <w:noProof/>
                <w:webHidden/>
              </w:rPr>
              <w:instrText xml:space="preserve"> PAGEREF _Toc179204305 \h </w:instrText>
            </w:r>
            <w:r>
              <w:rPr>
                <w:noProof/>
                <w:webHidden/>
              </w:rPr>
            </w:r>
            <w:r>
              <w:rPr>
                <w:noProof/>
                <w:webHidden/>
              </w:rPr>
              <w:fldChar w:fldCharType="separate"/>
            </w:r>
            <w:r>
              <w:rPr>
                <w:noProof/>
                <w:webHidden/>
              </w:rPr>
              <w:t>0</w:t>
            </w:r>
            <w:r>
              <w:rPr>
                <w:noProof/>
                <w:webHidden/>
              </w:rPr>
              <w:fldChar w:fldCharType="end"/>
            </w:r>
          </w:hyperlink>
        </w:p>
        <w:p w14:paraId="4532AFF6" w14:textId="4DB3F2C6"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06" w:history="1">
            <w:r w:rsidRPr="006648C4">
              <w:rPr>
                <w:rStyle w:val="Kpr"/>
                <w:noProof/>
              </w:rPr>
              <w:t>8.11.</w:t>
            </w:r>
            <w:r>
              <w:rPr>
                <w:rFonts w:eastAsiaTheme="minorEastAsia"/>
                <w:noProof/>
                <w:kern w:val="2"/>
                <w:sz w:val="24"/>
                <w:szCs w:val="24"/>
                <w:lang w:val="tr-TR" w:eastAsia="tr-TR"/>
                <w14:ligatures w14:val="standardContextual"/>
              </w:rPr>
              <w:tab/>
            </w:r>
            <w:r w:rsidRPr="006648C4">
              <w:rPr>
                <w:rStyle w:val="Kpr"/>
                <w:noProof/>
              </w:rPr>
              <w:t>Genel Müdür Onay</w:t>
            </w:r>
            <w:r>
              <w:rPr>
                <w:noProof/>
                <w:webHidden/>
              </w:rPr>
              <w:tab/>
            </w:r>
            <w:r>
              <w:rPr>
                <w:noProof/>
                <w:webHidden/>
              </w:rPr>
              <w:fldChar w:fldCharType="begin"/>
            </w:r>
            <w:r>
              <w:rPr>
                <w:noProof/>
                <w:webHidden/>
              </w:rPr>
              <w:instrText xml:space="preserve"> PAGEREF _Toc179204306 \h </w:instrText>
            </w:r>
            <w:r>
              <w:rPr>
                <w:noProof/>
                <w:webHidden/>
              </w:rPr>
            </w:r>
            <w:r>
              <w:rPr>
                <w:noProof/>
                <w:webHidden/>
              </w:rPr>
              <w:fldChar w:fldCharType="separate"/>
            </w:r>
            <w:r>
              <w:rPr>
                <w:noProof/>
                <w:webHidden/>
              </w:rPr>
              <w:t>0</w:t>
            </w:r>
            <w:r>
              <w:rPr>
                <w:noProof/>
                <w:webHidden/>
              </w:rPr>
              <w:fldChar w:fldCharType="end"/>
            </w:r>
          </w:hyperlink>
        </w:p>
        <w:p w14:paraId="44954496" w14:textId="04954D86"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07" w:history="1">
            <w:r w:rsidRPr="006648C4">
              <w:rPr>
                <w:rStyle w:val="Kpr"/>
                <w:noProof/>
              </w:rPr>
              <w:t>8.12.</w:t>
            </w:r>
            <w:r>
              <w:rPr>
                <w:rFonts w:eastAsiaTheme="minorEastAsia"/>
                <w:noProof/>
                <w:kern w:val="2"/>
                <w:sz w:val="24"/>
                <w:szCs w:val="24"/>
                <w:lang w:val="tr-TR" w:eastAsia="tr-TR"/>
                <w14:ligatures w14:val="standardContextual"/>
              </w:rPr>
              <w:tab/>
            </w:r>
            <w:r w:rsidRPr="006648C4">
              <w:rPr>
                <w:rStyle w:val="Kpr"/>
                <w:noProof/>
              </w:rPr>
              <w:t>Genel Müdür Ret E-Posta</w:t>
            </w:r>
            <w:r>
              <w:rPr>
                <w:noProof/>
                <w:webHidden/>
              </w:rPr>
              <w:tab/>
            </w:r>
            <w:r>
              <w:rPr>
                <w:noProof/>
                <w:webHidden/>
              </w:rPr>
              <w:fldChar w:fldCharType="begin"/>
            </w:r>
            <w:r>
              <w:rPr>
                <w:noProof/>
                <w:webHidden/>
              </w:rPr>
              <w:instrText xml:space="preserve"> PAGEREF _Toc179204307 \h </w:instrText>
            </w:r>
            <w:r>
              <w:rPr>
                <w:noProof/>
                <w:webHidden/>
              </w:rPr>
            </w:r>
            <w:r>
              <w:rPr>
                <w:noProof/>
                <w:webHidden/>
              </w:rPr>
              <w:fldChar w:fldCharType="separate"/>
            </w:r>
            <w:r>
              <w:rPr>
                <w:noProof/>
                <w:webHidden/>
              </w:rPr>
              <w:t>0</w:t>
            </w:r>
            <w:r>
              <w:rPr>
                <w:noProof/>
                <w:webHidden/>
              </w:rPr>
              <w:fldChar w:fldCharType="end"/>
            </w:r>
          </w:hyperlink>
        </w:p>
        <w:p w14:paraId="2D750EA0" w14:textId="1CDE6625"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08" w:history="1">
            <w:r w:rsidRPr="006648C4">
              <w:rPr>
                <w:rStyle w:val="Kpr"/>
                <w:noProof/>
              </w:rPr>
              <w:t>8.13.</w:t>
            </w:r>
            <w:r>
              <w:rPr>
                <w:rFonts w:eastAsiaTheme="minorEastAsia"/>
                <w:noProof/>
                <w:kern w:val="2"/>
                <w:sz w:val="24"/>
                <w:szCs w:val="24"/>
                <w:lang w:val="tr-TR" w:eastAsia="tr-TR"/>
                <w14:ligatures w14:val="standardContextual"/>
              </w:rPr>
              <w:tab/>
            </w:r>
            <w:r w:rsidRPr="006648C4">
              <w:rPr>
                <w:rStyle w:val="Kpr"/>
                <w:noProof/>
              </w:rPr>
              <w:t>Genel Müdür Onay E-posta</w:t>
            </w:r>
            <w:r>
              <w:rPr>
                <w:noProof/>
                <w:webHidden/>
              </w:rPr>
              <w:tab/>
            </w:r>
            <w:r>
              <w:rPr>
                <w:noProof/>
                <w:webHidden/>
              </w:rPr>
              <w:fldChar w:fldCharType="begin"/>
            </w:r>
            <w:r>
              <w:rPr>
                <w:noProof/>
                <w:webHidden/>
              </w:rPr>
              <w:instrText xml:space="preserve"> PAGEREF _Toc179204308 \h </w:instrText>
            </w:r>
            <w:r>
              <w:rPr>
                <w:noProof/>
                <w:webHidden/>
              </w:rPr>
            </w:r>
            <w:r>
              <w:rPr>
                <w:noProof/>
                <w:webHidden/>
              </w:rPr>
              <w:fldChar w:fldCharType="separate"/>
            </w:r>
            <w:r>
              <w:rPr>
                <w:noProof/>
                <w:webHidden/>
              </w:rPr>
              <w:t>0</w:t>
            </w:r>
            <w:r>
              <w:rPr>
                <w:noProof/>
                <w:webHidden/>
              </w:rPr>
              <w:fldChar w:fldCharType="end"/>
            </w:r>
          </w:hyperlink>
        </w:p>
        <w:p w14:paraId="7EBEEBAF" w14:textId="3C756F29"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09" w:history="1">
            <w:r w:rsidRPr="006648C4">
              <w:rPr>
                <w:rStyle w:val="Kpr"/>
                <w:noProof/>
              </w:rPr>
              <w:t>8.14.</w:t>
            </w:r>
            <w:r>
              <w:rPr>
                <w:rFonts w:eastAsiaTheme="minorEastAsia"/>
                <w:noProof/>
                <w:kern w:val="2"/>
                <w:sz w:val="24"/>
                <w:szCs w:val="24"/>
                <w:lang w:val="tr-TR" w:eastAsia="tr-TR"/>
                <w14:ligatures w14:val="standardContextual"/>
              </w:rPr>
              <w:tab/>
            </w:r>
            <w:r w:rsidRPr="006648C4">
              <w:rPr>
                <w:rStyle w:val="Kpr"/>
                <w:noProof/>
              </w:rPr>
              <w:t>Finans Onay</w:t>
            </w:r>
            <w:r>
              <w:rPr>
                <w:noProof/>
                <w:webHidden/>
              </w:rPr>
              <w:tab/>
            </w:r>
            <w:r>
              <w:rPr>
                <w:noProof/>
                <w:webHidden/>
              </w:rPr>
              <w:fldChar w:fldCharType="begin"/>
            </w:r>
            <w:r>
              <w:rPr>
                <w:noProof/>
                <w:webHidden/>
              </w:rPr>
              <w:instrText xml:space="preserve"> PAGEREF _Toc179204309 \h </w:instrText>
            </w:r>
            <w:r>
              <w:rPr>
                <w:noProof/>
                <w:webHidden/>
              </w:rPr>
            </w:r>
            <w:r>
              <w:rPr>
                <w:noProof/>
                <w:webHidden/>
              </w:rPr>
              <w:fldChar w:fldCharType="separate"/>
            </w:r>
            <w:r>
              <w:rPr>
                <w:noProof/>
                <w:webHidden/>
              </w:rPr>
              <w:t>0</w:t>
            </w:r>
            <w:r>
              <w:rPr>
                <w:noProof/>
                <w:webHidden/>
              </w:rPr>
              <w:fldChar w:fldCharType="end"/>
            </w:r>
          </w:hyperlink>
        </w:p>
        <w:p w14:paraId="7D64976D" w14:textId="303DD245"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10" w:history="1">
            <w:r w:rsidRPr="006648C4">
              <w:rPr>
                <w:rStyle w:val="Kpr"/>
                <w:noProof/>
              </w:rPr>
              <w:t>8.15.</w:t>
            </w:r>
            <w:r>
              <w:rPr>
                <w:rFonts w:eastAsiaTheme="minorEastAsia"/>
                <w:noProof/>
                <w:kern w:val="2"/>
                <w:sz w:val="24"/>
                <w:szCs w:val="24"/>
                <w:lang w:val="tr-TR" w:eastAsia="tr-TR"/>
                <w14:ligatures w14:val="standardContextual"/>
              </w:rPr>
              <w:tab/>
            </w:r>
            <w:r w:rsidRPr="006648C4">
              <w:rPr>
                <w:rStyle w:val="Kpr"/>
                <w:noProof/>
              </w:rPr>
              <w:t>Finans Onay E-Posta</w:t>
            </w:r>
            <w:r>
              <w:rPr>
                <w:noProof/>
                <w:webHidden/>
              </w:rPr>
              <w:tab/>
            </w:r>
            <w:r>
              <w:rPr>
                <w:noProof/>
                <w:webHidden/>
              </w:rPr>
              <w:fldChar w:fldCharType="begin"/>
            </w:r>
            <w:r>
              <w:rPr>
                <w:noProof/>
                <w:webHidden/>
              </w:rPr>
              <w:instrText xml:space="preserve"> PAGEREF _Toc179204310 \h </w:instrText>
            </w:r>
            <w:r>
              <w:rPr>
                <w:noProof/>
                <w:webHidden/>
              </w:rPr>
            </w:r>
            <w:r>
              <w:rPr>
                <w:noProof/>
                <w:webHidden/>
              </w:rPr>
              <w:fldChar w:fldCharType="separate"/>
            </w:r>
            <w:r>
              <w:rPr>
                <w:noProof/>
                <w:webHidden/>
              </w:rPr>
              <w:t>0</w:t>
            </w:r>
            <w:r>
              <w:rPr>
                <w:noProof/>
                <w:webHidden/>
              </w:rPr>
              <w:fldChar w:fldCharType="end"/>
            </w:r>
          </w:hyperlink>
        </w:p>
        <w:p w14:paraId="17121E5F" w14:textId="1CA05AE3" w:rsidR="007E4D7C" w:rsidRDefault="007E4D7C">
          <w:pPr>
            <w:pStyle w:val="T1"/>
            <w:tabs>
              <w:tab w:val="left" w:pos="440"/>
              <w:tab w:val="right" w:leader="dot" w:pos="9350"/>
            </w:tabs>
            <w:rPr>
              <w:rFonts w:eastAsiaTheme="minorEastAsia"/>
              <w:noProof/>
              <w:kern w:val="2"/>
              <w:sz w:val="24"/>
              <w:szCs w:val="24"/>
              <w:lang w:val="tr-TR" w:eastAsia="tr-TR"/>
              <w14:ligatures w14:val="standardContextual"/>
            </w:rPr>
          </w:pPr>
          <w:hyperlink w:anchor="_Toc179204311" w:history="1">
            <w:r w:rsidRPr="006648C4">
              <w:rPr>
                <w:rStyle w:val="Kpr"/>
                <w:noProof/>
                <w:lang w:val="tr-TR"/>
              </w:rPr>
              <w:t>9.</w:t>
            </w:r>
            <w:r>
              <w:rPr>
                <w:rFonts w:eastAsiaTheme="minorEastAsia"/>
                <w:noProof/>
                <w:kern w:val="2"/>
                <w:sz w:val="24"/>
                <w:szCs w:val="24"/>
                <w:lang w:val="tr-TR" w:eastAsia="tr-TR"/>
                <w14:ligatures w14:val="standardContextual"/>
              </w:rPr>
              <w:tab/>
            </w:r>
            <w:r w:rsidRPr="006648C4">
              <w:rPr>
                <w:rStyle w:val="Kpr"/>
                <w:noProof/>
                <w:lang w:val="tr-TR"/>
              </w:rPr>
              <w:t>Arşiv Yapısı</w:t>
            </w:r>
            <w:r>
              <w:rPr>
                <w:noProof/>
                <w:webHidden/>
              </w:rPr>
              <w:tab/>
            </w:r>
            <w:r>
              <w:rPr>
                <w:noProof/>
                <w:webHidden/>
              </w:rPr>
              <w:fldChar w:fldCharType="begin"/>
            </w:r>
            <w:r>
              <w:rPr>
                <w:noProof/>
                <w:webHidden/>
              </w:rPr>
              <w:instrText xml:space="preserve"> PAGEREF _Toc179204311 \h </w:instrText>
            </w:r>
            <w:r>
              <w:rPr>
                <w:noProof/>
                <w:webHidden/>
              </w:rPr>
            </w:r>
            <w:r>
              <w:rPr>
                <w:noProof/>
                <w:webHidden/>
              </w:rPr>
              <w:fldChar w:fldCharType="separate"/>
            </w:r>
            <w:r>
              <w:rPr>
                <w:noProof/>
                <w:webHidden/>
              </w:rPr>
              <w:t>0</w:t>
            </w:r>
            <w:r>
              <w:rPr>
                <w:noProof/>
                <w:webHidden/>
              </w:rPr>
              <w:fldChar w:fldCharType="end"/>
            </w:r>
          </w:hyperlink>
        </w:p>
        <w:p w14:paraId="2D23DA09" w14:textId="282C385B"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12" w:history="1">
            <w:r w:rsidRPr="006648C4">
              <w:rPr>
                <w:rStyle w:val="Kpr"/>
                <w:noProof/>
                <w:lang w:val="tr-TR"/>
              </w:rPr>
              <w:t>9.1.</w:t>
            </w:r>
            <w:r>
              <w:rPr>
                <w:rFonts w:eastAsiaTheme="minorEastAsia"/>
                <w:noProof/>
                <w:kern w:val="2"/>
                <w:sz w:val="24"/>
                <w:szCs w:val="24"/>
                <w:lang w:val="tr-TR" w:eastAsia="tr-TR"/>
                <w14:ligatures w14:val="standardContextual"/>
              </w:rPr>
              <w:tab/>
            </w:r>
            <w:r w:rsidRPr="006648C4">
              <w:rPr>
                <w:rStyle w:val="Kpr"/>
                <w:noProof/>
                <w:lang w:val="tr-TR"/>
              </w:rPr>
              <w:t>Lisansüstü Dosya Kartı Formu</w:t>
            </w:r>
            <w:r>
              <w:rPr>
                <w:noProof/>
                <w:webHidden/>
              </w:rPr>
              <w:tab/>
            </w:r>
            <w:r>
              <w:rPr>
                <w:noProof/>
                <w:webHidden/>
              </w:rPr>
              <w:fldChar w:fldCharType="begin"/>
            </w:r>
            <w:r>
              <w:rPr>
                <w:noProof/>
                <w:webHidden/>
              </w:rPr>
              <w:instrText xml:space="preserve"> PAGEREF _Toc179204312 \h </w:instrText>
            </w:r>
            <w:r>
              <w:rPr>
                <w:noProof/>
                <w:webHidden/>
              </w:rPr>
            </w:r>
            <w:r>
              <w:rPr>
                <w:noProof/>
                <w:webHidden/>
              </w:rPr>
              <w:fldChar w:fldCharType="separate"/>
            </w:r>
            <w:r>
              <w:rPr>
                <w:noProof/>
                <w:webHidden/>
              </w:rPr>
              <w:t>0</w:t>
            </w:r>
            <w:r>
              <w:rPr>
                <w:noProof/>
                <w:webHidden/>
              </w:rPr>
              <w:fldChar w:fldCharType="end"/>
            </w:r>
          </w:hyperlink>
        </w:p>
        <w:p w14:paraId="53705599" w14:textId="0C14118A" w:rsidR="007E4D7C" w:rsidRDefault="007E4D7C">
          <w:pPr>
            <w:pStyle w:val="T2"/>
            <w:tabs>
              <w:tab w:val="left" w:pos="960"/>
              <w:tab w:val="right" w:leader="dot" w:pos="9350"/>
            </w:tabs>
            <w:rPr>
              <w:rFonts w:eastAsiaTheme="minorEastAsia"/>
              <w:noProof/>
              <w:kern w:val="2"/>
              <w:sz w:val="24"/>
              <w:szCs w:val="24"/>
              <w:lang w:val="tr-TR" w:eastAsia="tr-TR"/>
              <w14:ligatures w14:val="standardContextual"/>
            </w:rPr>
          </w:pPr>
          <w:hyperlink w:anchor="_Toc179204313" w:history="1">
            <w:r w:rsidRPr="006648C4">
              <w:rPr>
                <w:rStyle w:val="Kpr"/>
                <w:noProof/>
                <w:lang w:val="tr-TR"/>
              </w:rPr>
              <w:t>9.2.</w:t>
            </w:r>
            <w:r>
              <w:rPr>
                <w:rFonts w:eastAsiaTheme="minorEastAsia"/>
                <w:noProof/>
                <w:kern w:val="2"/>
                <w:sz w:val="24"/>
                <w:szCs w:val="24"/>
                <w:lang w:val="tr-TR" w:eastAsia="tr-TR"/>
                <w14:ligatures w14:val="standardContextual"/>
              </w:rPr>
              <w:tab/>
            </w:r>
            <w:r w:rsidRPr="006648C4">
              <w:rPr>
                <w:rStyle w:val="Kpr"/>
                <w:noProof/>
                <w:lang w:val="tr-TR"/>
              </w:rPr>
              <w:t>Lisansüstü Eğitim Formu Alanları</w:t>
            </w:r>
            <w:r>
              <w:rPr>
                <w:noProof/>
                <w:webHidden/>
              </w:rPr>
              <w:tab/>
            </w:r>
            <w:r>
              <w:rPr>
                <w:noProof/>
                <w:webHidden/>
              </w:rPr>
              <w:fldChar w:fldCharType="begin"/>
            </w:r>
            <w:r>
              <w:rPr>
                <w:noProof/>
                <w:webHidden/>
              </w:rPr>
              <w:instrText xml:space="preserve"> PAGEREF _Toc179204313 \h </w:instrText>
            </w:r>
            <w:r>
              <w:rPr>
                <w:noProof/>
                <w:webHidden/>
              </w:rPr>
            </w:r>
            <w:r>
              <w:rPr>
                <w:noProof/>
                <w:webHidden/>
              </w:rPr>
              <w:fldChar w:fldCharType="separate"/>
            </w:r>
            <w:r>
              <w:rPr>
                <w:noProof/>
                <w:webHidden/>
              </w:rPr>
              <w:t>0</w:t>
            </w:r>
            <w:r>
              <w:rPr>
                <w:noProof/>
                <w:webHidden/>
              </w:rPr>
              <w:fldChar w:fldCharType="end"/>
            </w:r>
          </w:hyperlink>
        </w:p>
        <w:p w14:paraId="1790AF9E" w14:textId="1DCC42DD" w:rsidR="007E4D7C" w:rsidRDefault="007E4D7C">
          <w:pPr>
            <w:pStyle w:val="T1"/>
            <w:tabs>
              <w:tab w:val="right" w:leader="dot" w:pos="9350"/>
            </w:tabs>
            <w:rPr>
              <w:rFonts w:eastAsiaTheme="minorEastAsia"/>
              <w:noProof/>
              <w:kern w:val="2"/>
              <w:sz w:val="24"/>
              <w:szCs w:val="24"/>
              <w:lang w:val="tr-TR" w:eastAsia="tr-TR"/>
              <w14:ligatures w14:val="standardContextual"/>
            </w:rPr>
          </w:pPr>
          <w:hyperlink w:anchor="_Toc179204314" w:history="1">
            <w:r w:rsidRPr="006648C4">
              <w:rPr>
                <w:rStyle w:val="Kpr"/>
                <w:noProof/>
                <w:lang w:val="tr-TR"/>
              </w:rPr>
              <w:t>11. Raporlar</w:t>
            </w:r>
            <w:r>
              <w:rPr>
                <w:noProof/>
                <w:webHidden/>
              </w:rPr>
              <w:tab/>
            </w:r>
            <w:r>
              <w:rPr>
                <w:noProof/>
                <w:webHidden/>
              </w:rPr>
              <w:fldChar w:fldCharType="begin"/>
            </w:r>
            <w:r>
              <w:rPr>
                <w:noProof/>
                <w:webHidden/>
              </w:rPr>
              <w:instrText xml:space="preserve"> PAGEREF _Toc179204314 \h </w:instrText>
            </w:r>
            <w:r>
              <w:rPr>
                <w:noProof/>
                <w:webHidden/>
              </w:rPr>
            </w:r>
            <w:r>
              <w:rPr>
                <w:noProof/>
                <w:webHidden/>
              </w:rPr>
              <w:fldChar w:fldCharType="separate"/>
            </w:r>
            <w:r>
              <w:rPr>
                <w:noProof/>
                <w:webHidden/>
              </w:rPr>
              <w:t>0</w:t>
            </w:r>
            <w:r>
              <w:rPr>
                <w:noProof/>
                <w:webHidden/>
              </w:rPr>
              <w:fldChar w:fldCharType="end"/>
            </w:r>
          </w:hyperlink>
        </w:p>
        <w:p w14:paraId="24ADFC7E" w14:textId="5108DFD4" w:rsidR="007E4D7C" w:rsidRDefault="007E4D7C">
          <w:pPr>
            <w:pStyle w:val="T1"/>
            <w:tabs>
              <w:tab w:val="right" w:leader="dot" w:pos="9350"/>
            </w:tabs>
            <w:rPr>
              <w:rFonts w:eastAsiaTheme="minorEastAsia"/>
              <w:noProof/>
              <w:kern w:val="2"/>
              <w:sz w:val="24"/>
              <w:szCs w:val="24"/>
              <w:lang w:val="tr-TR" w:eastAsia="tr-TR"/>
              <w14:ligatures w14:val="standardContextual"/>
            </w:rPr>
          </w:pPr>
          <w:hyperlink w:anchor="_Toc179204315" w:history="1">
            <w:r>
              <w:rPr>
                <w:noProof/>
                <w:webHidden/>
              </w:rPr>
              <w:tab/>
            </w:r>
            <w:r>
              <w:rPr>
                <w:noProof/>
                <w:webHidden/>
              </w:rPr>
              <w:fldChar w:fldCharType="begin"/>
            </w:r>
            <w:r>
              <w:rPr>
                <w:noProof/>
                <w:webHidden/>
              </w:rPr>
              <w:instrText xml:space="preserve"> PAGEREF _Toc179204315 \h </w:instrText>
            </w:r>
            <w:r>
              <w:rPr>
                <w:noProof/>
                <w:webHidden/>
              </w:rPr>
            </w:r>
            <w:r>
              <w:rPr>
                <w:noProof/>
                <w:webHidden/>
              </w:rPr>
              <w:fldChar w:fldCharType="separate"/>
            </w:r>
            <w:r>
              <w:rPr>
                <w:noProof/>
                <w:webHidden/>
              </w:rPr>
              <w:t>0</w:t>
            </w:r>
            <w:r>
              <w:rPr>
                <w:noProof/>
                <w:webHidden/>
              </w:rPr>
              <w:fldChar w:fldCharType="end"/>
            </w:r>
          </w:hyperlink>
        </w:p>
        <w:p w14:paraId="507A44AD" w14:textId="41BC3B2D" w:rsidR="00883A69" w:rsidRPr="00791006" w:rsidRDefault="00883A69">
          <w:pPr>
            <w:rPr>
              <w:noProof/>
              <w:lang w:val="tr-TR"/>
            </w:rPr>
          </w:pPr>
          <w:r w:rsidRPr="00791006">
            <w:rPr>
              <w:b/>
              <w:bCs/>
              <w:noProof/>
              <w:lang w:val="tr-TR"/>
            </w:rPr>
            <w:fldChar w:fldCharType="end"/>
          </w:r>
        </w:p>
      </w:sdtContent>
    </w:sdt>
    <w:p w14:paraId="7DA98E9D" w14:textId="77777777" w:rsidR="00883A69" w:rsidRDefault="00883A69" w:rsidP="00270092">
      <w:pPr>
        <w:rPr>
          <w:noProof/>
          <w:lang w:val="tr-TR"/>
        </w:rPr>
      </w:pPr>
    </w:p>
    <w:p w14:paraId="1505E024" w14:textId="77777777" w:rsidR="00CF7D32" w:rsidRDefault="00CF7D32" w:rsidP="00270092">
      <w:pPr>
        <w:rPr>
          <w:noProof/>
          <w:lang w:val="tr-TR"/>
        </w:rPr>
      </w:pPr>
    </w:p>
    <w:p w14:paraId="2D3EFE45" w14:textId="77777777" w:rsidR="00CF7D32" w:rsidRDefault="00CF7D32" w:rsidP="00270092">
      <w:pPr>
        <w:rPr>
          <w:noProof/>
          <w:lang w:val="tr-TR"/>
        </w:rPr>
      </w:pPr>
    </w:p>
    <w:p w14:paraId="6A591AC0" w14:textId="77777777" w:rsidR="00CF7D32" w:rsidRDefault="00CF7D32" w:rsidP="00270092">
      <w:pPr>
        <w:rPr>
          <w:noProof/>
          <w:lang w:val="tr-TR"/>
        </w:rPr>
      </w:pPr>
    </w:p>
    <w:p w14:paraId="29F7E322" w14:textId="77777777" w:rsidR="007E4D7C" w:rsidRDefault="007E4D7C" w:rsidP="00270092">
      <w:pPr>
        <w:rPr>
          <w:noProof/>
          <w:lang w:val="tr-TR"/>
        </w:rPr>
      </w:pPr>
    </w:p>
    <w:tbl>
      <w:tblPr>
        <w:tblStyle w:val="KlavuzuTablo4-Vurgu1"/>
        <w:tblpPr w:leftFromText="141" w:rightFromText="141" w:vertAnchor="text" w:horzAnchor="margin" w:tblpY="477"/>
        <w:tblW w:w="9357" w:type="dxa"/>
        <w:tblLook w:val="04A0" w:firstRow="1" w:lastRow="0" w:firstColumn="1" w:lastColumn="0" w:noHBand="0" w:noVBand="1"/>
      </w:tblPr>
      <w:tblGrid>
        <w:gridCol w:w="1394"/>
        <w:gridCol w:w="1927"/>
        <w:gridCol w:w="2056"/>
        <w:gridCol w:w="3980"/>
      </w:tblGrid>
      <w:tr w:rsidR="00791006" w:rsidRPr="000445B3" w14:paraId="6583B918" w14:textId="77777777" w:rsidTr="00A569C9">
        <w:trPr>
          <w:cnfStyle w:val="100000000000" w:firstRow="1" w:lastRow="0" w:firstColumn="0" w:lastColumn="0" w:oddVBand="0" w:evenVBand="0" w:oddHBand="0"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1394" w:type="dxa"/>
          </w:tcPr>
          <w:p w14:paraId="6CD12135" w14:textId="77777777" w:rsidR="00791006" w:rsidRPr="000445B3" w:rsidRDefault="00791006" w:rsidP="00791006">
            <w:pPr>
              <w:pStyle w:val="TabloBalk"/>
            </w:pPr>
            <w:r w:rsidRPr="000445B3">
              <w:lastRenderedPageBreak/>
              <w:br w:type="page"/>
              <w:t>Versiyon</w:t>
            </w:r>
          </w:p>
        </w:tc>
        <w:tc>
          <w:tcPr>
            <w:tcW w:w="1927" w:type="dxa"/>
          </w:tcPr>
          <w:p w14:paraId="2DF3D7FB" w14:textId="77777777" w:rsidR="00791006" w:rsidRPr="000445B3" w:rsidRDefault="00791006" w:rsidP="00791006">
            <w:pPr>
              <w:pStyle w:val="TabloBalk"/>
              <w:cnfStyle w:val="100000000000" w:firstRow="1" w:lastRow="0" w:firstColumn="0" w:lastColumn="0" w:oddVBand="0" w:evenVBand="0" w:oddHBand="0" w:evenHBand="0" w:firstRowFirstColumn="0" w:firstRowLastColumn="0" w:lastRowFirstColumn="0" w:lastRowLastColumn="0"/>
            </w:pPr>
            <w:r w:rsidRPr="000445B3">
              <w:t>Tarih</w:t>
            </w:r>
          </w:p>
        </w:tc>
        <w:tc>
          <w:tcPr>
            <w:tcW w:w="2056" w:type="dxa"/>
          </w:tcPr>
          <w:p w14:paraId="7EB1770C" w14:textId="77777777" w:rsidR="00791006" w:rsidRPr="000445B3" w:rsidRDefault="00791006" w:rsidP="00791006">
            <w:pPr>
              <w:pStyle w:val="TabloBalk"/>
              <w:cnfStyle w:val="100000000000" w:firstRow="1" w:lastRow="0" w:firstColumn="0" w:lastColumn="0" w:oddVBand="0" w:evenVBand="0" w:oddHBand="0" w:evenHBand="0" w:firstRowFirstColumn="0" w:firstRowLastColumn="0" w:lastRowFirstColumn="0" w:lastRowLastColumn="0"/>
            </w:pPr>
            <w:r w:rsidRPr="000445B3">
              <w:t>Güncelleyen</w:t>
            </w:r>
          </w:p>
        </w:tc>
        <w:tc>
          <w:tcPr>
            <w:tcW w:w="3980" w:type="dxa"/>
          </w:tcPr>
          <w:p w14:paraId="7930F068" w14:textId="77777777" w:rsidR="00791006" w:rsidRPr="000445B3" w:rsidRDefault="00791006" w:rsidP="00791006">
            <w:pPr>
              <w:pStyle w:val="TabloBalk"/>
              <w:cnfStyle w:val="100000000000" w:firstRow="1" w:lastRow="0" w:firstColumn="0" w:lastColumn="0" w:oddVBand="0" w:evenVBand="0" w:oddHBand="0" w:evenHBand="0" w:firstRowFirstColumn="0" w:firstRowLastColumn="0" w:lastRowFirstColumn="0" w:lastRowLastColumn="0"/>
            </w:pPr>
            <w:r w:rsidRPr="000445B3">
              <w:t>Açıklama</w:t>
            </w:r>
          </w:p>
        </w:tc>
      </w:tr>
      <w:tr w:rsidR="00791006" w:rsidRPr="000445B3" w14:paraId="3E67A054" w14:textId="77777777" w:rsidTr="00A569C9">
        <w:trPr>
          <w:cnfStyle w:val="000000100000" w:firstRow="0" w:lastRow="0" w:firstColumn="0" w:lastColumn="0" w:oddVBand="0" w:evenVBand="0" w:oddHBand="1"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1394" w:type="dxa"/>
          </w:tcPr>
          <w:p w14:paraId="0960BC8B" w14:textId="77777777" w:rsidR="00791006" w:rsidRPr="000445B3" w:rsidRDefault="00D61E22" w:rsidP="00791006">
            <w:pPr>
              <w:pStyle w:val="Tabloerik"/>
            </w:pPr>
            <w:r>
              <w:t>1.0</w:t>
            </w:r>
          </w:p>
          <w:p w14:paraId="5F2DC669" w14:textId="77777777" w:rsidR="00791006" w:rsidRPr="000445B3" w:rsidRDefault="00791006" w:rsidP="00791006">
            <w:pPr>
              <w:pStyle w:val="Tabloerik"/>
              <w:rPr>
                <w:b w:val="0"/>
                <w:bCs w:val="0"/>
              </w:rPr>
            </w:pPr>
          </w:p>
        </w:tc>
        <w:tc>
          <w:tcPr>
            <w:tcW w:w="1927" w:type="dxa"/>
          </w:tcPr>
          <w:p w14:paraId="7A218089" w14:textId="77777777" w:rsidR="00791006" w:rsidRPr="000445B3" w:rsidRDefault="00D61E22" w:rsidP="00791006">
            <w:pPr>
              <w:pStyle w:val="Tabloerik"/>
              <w:cnfStyle w:val="000000100000" w:firstRow="0" w:lastRow="0" w:firstColumn="0" w:lastColumn="0" w:oddVBand="0" w:evenVBand="0" w:oddHBand="1" w:evenHBand="0" w:firstRowFirstColumn="0" w:firstRowLastColumn="0" w:lastRowFirstColumn="0" w:lastRowLastColumn="0"/>
            </w:pPr>
            <w:r>
              <w:t>01.01.2021</w:t>
            </w:r>
          </w:p>
        </w:tc>
        <w:tc>
          <w:tcPr>
            <w:tcW w:w="2056" w:type="dxa"/>
          </w:tcPr>
          <w:p w14:paraId="724CF22A" w14:textId="0C3E1AAA" w:rsidR="00791006" w:rsidRPr="000445B3" w:rsidRDefault="00000000" w:rsidP="00791006">
            <w:pPr>
              <w:pStyle w:val="Tabloerik"/>
              <w:cnfStyle w:val="000000100000" w:firstRow="0" w:lastRow="0" w:firstColumn="0" w:lastColumn="0" w:oddVBand="0" w:evenVBand="0" w:oddHBand="1" w:evenHBand="0" w:firstRowFirstColumn="0" w:firstRowLastColumn="0" w:lastRowFirstColumn="0" w:lastRowLastColumn="0"/>
            </w:pPr>
            <w:sdt>
              <w:sdtPr>
                <w:rPr>
                  <w:noProof/>
                  <w:lang w:val="tr-TR"/>
                </w:rPr>
                <w:alias w:val="Author"/>
                <w:tag w:val=""/>
                <w:id w:val="-2100470282"/>
                <w:placeholder>
                  <w:docPart w:val="4358097655FB46CE95E6F2CA89D3D052"/>
                </w:placeholder>
                <w:dataBinding w:prefixMappings="xmlns:ns0='http://purl.org/dc/elements/1.1/' xmlns:ns1='http://schemas.openxmlformats.org/package/2006/metadata/core-properties' " w:xpath="/ns1:coreProperties[1]/ns0:creator[1]" w:storeItemID="{6C3C8BC8-F283-45AE-878A-BAB7291924A1}"/>
                <w:text/>
              </w:sdtPr>
              <w:sdtContent>
                <w:r w:rsidR="00A8368F">
                  <w:rPr>
                    <w:noProof/>
                    <w:lang w:val="tr-TR"/>
                  </w:rPr>
                  <w:t>Ziya Zorer</w:t>
                </w:r>
              </w:sdtContent>
            </w:sdt>
          </w:p>
        </w:tc>
        <w:tc>
          <w:tcPr>
            <w:tcW w:w="3980" w:type="dxa"/>
          </w:tcPr>
          <w:p w14:paraId="0CF332C4" w14:textId="77777777" w:rsidR="004B6B8E" w:rsidRPr="004B6B8E" w:rsidRDefault="004B6B8E" w:rsidP="004B6B8E">
            <w:pPr>
              <w:cnfStyle w:val="000000100000" w:firstRow="0" w:lastRow="0" w:firstColumn="0" w:lastColumn="0" w:oddVBand="0" w:evenVBand="0" w:oddHBand="1" w:evenHBand="0" w:firstRowFirstColumn="0" w:firstRowLastColumn="0" w:lastRowFirstColumn="0" w:lastRowLastColumn="0"/>
              <w:rPr>
                <w:noProof/>
                <w:color w:val="000000" w:themeColor="text1"/>
                <w:sz w:val="16"/>
                <w:lang w:val="tr-TR"/>
              </w:rPr>
            </w:pPr>
            <w:r w:rsidRPr="004B6B8E">
              <w:rPr>
                <w:noProof/>
                <w:color w:val="000000" w:themeColor="text1"/>
                <w:sz w:val="16"/>
                <w:lang w:val="tr-TR"/>
              </w:rPr>
              <w:t>Maecenas porttitor congue massa.</w:t>
            </w:r>
          </w:p>
          <w:p w14:paraId="68EF4644" w14:textId="77777777" w:rsidR="00791006" w:rsidRPr="000445B3" w:rsidRDefault="00791006" w:rsidP="00791006">
            <w:pPr>
              <w:pStyle w:val="Tabloerik"/>
              <w:cnfStyle w:val="000000100000" w:firstRow="0" w:lastRow="0" w:firstColumn="0" w:lastColumn="0" w:oddVBand="0" w:evenVBand="0" w:oddHBand="1" w:evenHBand="0" w:firstRowFirstColumn="0" w:firstRowLastColumn="0" w:lastRowFirstColumn="0" w:lastRowLastColumn="0"/>
            </w:pPr>
          </w:p>
        </w:tc>
      </w:tr>
    </w:tbl>
    <w:p w14:paraId="287E997F" w14:textId="77777777" w:rsidR="00791006" w:rsidRDefault="00791006" w:rsidP="00791006">
      <w:pPr>
        <w:pStyle w:val="Tabloerik"/>
        <w:rPr>
          <w:noProof/>
          <w:lang w:val="tr-TR"/>
        </w:rPr>
      </w:pPr>
    </w:p>
    <w:p w14:paraId="1A3A89FD" w14:textId="241D051E" w:rsidR="00D61E22" w:rsidRPr="00DA771C" w:rsidRDefault="00D61E22" w:rsidP="00DA771C">
      <w:pPr>
        <w:pStyle w:val="Tabloerik"/>
        <w:rPr>
          <w:b/>
          <w:bCs/>
          <w:noProof/>
          <w:sz w:val="20"/>
          <w:szCs w:val="28"/>
          <w:u w:val="single"/>
          <w:lang w:val="tr-TR"/>
        </w:rPr>
      </w:pPr>
      <w:r w:rsidRPr="00D61E22">
        <w:rPr>
          <w:b/>
          <w:bCs/>
          <w:noProof/>
          <w:sz w:val="20"/>
          <w:szCs w:val="28"/>
          <w:u w:val="single"/>
          <w:lang w:val="tr-TR"/>
        </w:rPr>
        <w:t>Doküman Tarihçesi</w:t>
      </w:r>
    </w:p>
    <w:p w14:paraId="52CC5E1D" w14:textId="77777777" w:rsidR="00883A69" w:rsidRDefault="00883A69" w:rsidP="00791006">
      <w:pPr>
        <w:pStyle w:val="Taslak1"/>
        <w:numPr>
          <w:ilvl w:val="0"/>
          <w:numId w:val="9"/>
        </w:numPr>
        <w:rPr>
          <w:noProof/>
          <w:lang w:val="tr-TR"/>
        </w:rPr>
      </w:pPr>
      <w:bookmarkStart w:id="0" w:name="_Toc179204263"/>
      <w:r w:rsidRPr="00791006">
        <w:rPr>
          <w:noProof/>
          <w:lang w:val="tr-TR"/>
        </w:rPr>
        <w:t>Genel</w:t>
      </w:r>
      <w:bookmarkEnd w:id="0"/>
    </w:p>
    <w:p w14:paraId="7D5D9B10" w14:textId="77777777" w:rsidR="004B5001" w:rsidRPr="009B604E" w:rsidRDefault="004B5001" w:rsidP="009B604E">
      <w:pPr>
        <w:ind w:left="360"/>
        <w:jc w:val="center"/>
        <w:rPr>
          <w:b/>
          <w:bCs/>
        </w:rPr>
      </w:pPr>
      <w:r w:rsidRPr="009B604E">
        <w:rPr>
          <w:b/>
          <w:bCs/>
        </w:rPr>
        <w:t>Lisansüstü Eğitim Destek Süreci</w:t>
      </w:r>
    </w:p>
    <w:p w14:paraId="0B12AE33" w14:textId="7BA0B2FB" w:rsidR="004B5001" w:rsidRPr="00580FDC" w:rsidRDefault="004B5001" w:rsidP="009B604E">
      <w:pPr>
        <w:pStyle w:val="paragraph"/>
        <w:spacing w:before="0" w:beforeAutospacing="0" w:after="0" w:afterAutospacing="0"/>
        <w:ind w:left="360"/>
        <w:textAlignment w:val="baseline"/>
        <w:rPr>
          <w:rFonts w:ascii="Segoe UI" w:hAnsi="Segoe UI" w:cs="Segoe UI"/>
          <w:sz w:val="18"/>
          <w:szCs w:val="18"/>
        </w:rPr>
      </w:pPr>
      <w:r w:rsidRPr="00580FDC">
        <w:rPr>
          <w:rStyle w:val="normaltextrun"/>
          <w:rFonts w:ascii="Calibri" w:hAnsi="Calibri" w:cs="Calibri"/>
          <w:sz w:val="22"/>
          <w:szCs w:val="22"/>
        </w:rPr>
        <w:t xml:space="preserve">Bu </w:t>
      </w:r>
      <w:r w:rsidR="00C87AE9" w:rsidRPr="00580FDC">
        <w:rPr>
          <w:rStyle w:val="normaltextrun"/>
          <w:rFonts w:ascii="Calibri" w:hAnsi="Calibri" w:cs="Calibri"/>
          <w:sz w:val="22"/>
          <w:szCs w:val="22"/>
        </w:rPr>
        <w:t>belge</w:t>
      </w:r>
      <w:r w:rsidRPr="00580FDC">
        <w:rPr>
          <w:rStyle w:val="normaltextrun"/>
          <w:rFonts w:ascii="Calibri" w:hAnsi="Calibri" w:cs="Calibri"/>
          <w:sz w:val="22"/>
          <w:szCs w:val="22"/>
        </w:rPr>
        <w:t xml:space="preserve"> </w:t>
      </w:r>
      <w:r>
        <w:rPr>
          <w:rStyle w:val="normaltextrun"/>
          <w:rFonts w:ascii="Calibri" w:hAnsi="Calibri" w:cs="Calibri"/>
          <w:sz w:val="22"/>
          <w:szCs w:val="22"/>
        </w:rPr>
        <w:t>Paperwork</w:t>
      </w:r>
      <w:r w:rsidRPr="00580FDC">
        <w:rPr>
          <w:rStyle w:val="normaltextrun"/>
          <w:rFonts w:ascii="Calibri" w:hAnsi="Calibri" w:cs="Calibri"/>
          <w:sz w:val="22"/>
          <w:szCs w:val="22"/>
        </w:rPr>
        <w:t xml:space="preserve"> bünyesinde tasarlanacak olan </w:t>
      </w:r>
      <w:r>
        <w:rPr>
          <w:rStyle w:val="normaltextrun"/>
          <w:rFonts w:ascii="Calibri" w:hAnsi="Calibri" w:cs="Calibri"/>
          <w:sz w:val="22"/>
          <w:szCs w:val="22"/>
        </w:rPr>
        <w:t xml:space="preserve">Lisansüstü Eğitim Destek </w:t>
      </w:r>
      <w:r w:rsidRPr="00580FDC">
        <w:rPr>
          <w:rStyle w:val="normaltextrun"/>
          <w:rFonts w:ascii="Calibri" w:hAnsi="Calibri" w:cs="Calibri"/>
          <w:sz w:val="22"/>
          <w:szCs w:val="22"/>
        </w:rPr>
        <w:t>Süreci</w:t>
      </w:r>
      <w:r>
        <w:rPr>
          <w:rStyle w:val="normaltextrun"/>
          <w:rFonts w:ascii="Calibri" w:hAnsi="Calibri" w:cs="Calibri"/>
          <w:sz w:val="22"/>
          <w:szCs w:val="22"/>
        </w:rPr>
        <w:t>’</w:t>
      </w:r>
      <w:r w:rsidRPr="00580FDC">
        <w:rPr>
          <w:rStyle w:val="normaltextrun"/>
          <w:rFonts w:ascii="Calibri" w:hAnsi="Calibri" w:cs="Calibri"/>
          <w:sz w:val="22"/>
          <w:szCs w:val="22"/>
        </w:rPr>
        <w:t xml:space="preserve">ni uçtan uca detaylandırmak amacıyla hazırlanmıştır. </w:t>
      </w:r>
      <w:r w:rsidRPr="00580FDC">
        <w:rPr>
          <w:rStyle w:val="normaltextrun"/>
          <w:rFonts w:ascii="Calibri" w:hAnsi="Calibri" w:cs="Calibri"/>
          <w:color w:val="000000"/>
          <w:sz w:val="22"/>
          <w:szCs w:val="22"/>
        </w:rPr>
        <w:t>Sürecin uyarlanabilmesi için dokümanda ayrıntısı yer alan akışın, kurum tarafından onaylanması gerekmektedir.</w:t>
      </w:r>
      <w:r w:rsidRPr="00580FDC">
        <w:rPr>
          <w:rStyle w:val="eop"/>
          <w:rFonts w:ascii="Calibri" w:hAnsi="Calibri" w:cs="Calibri"/>
          <w:color w:val="000000"/>
          <w:sz w:val="22"/>
          <w:szCs w:val="22"/>
        </w:rPr>
        <w:t> </w:t>
      </w:r>
    </w:p>
    <w:p w14:paraId="05436903" w14:textId="77777777" w:rsidR="00D61E22" w:rsidRDefault="00883A69" w:rsidP="00D61E22">
      <w:pPr>
        <w:pStyle w:val="Taslak2"/>
        <w:numPr>
          <w:ilvl w:val="1"/>
          <w:numId w:val="9"/>
        </w:numPr>
        <w:rPr>
          <w:noProof/>
          <w:lang w:val="tr-TR"/>
        </w:rPr>
      </w:pPr>
      <w:bookmarkStart w:id="1" w:name="_Toc179204264"/>
      <w:r w:rsidRPr="00791006">
        <w:rPr>
          <w:noProof/>
          <w:lang w:val="tr-TR"/>
        </w:rPr>
        <w:t>İşlevse</w:t>
      </w:r>
      <w:r w:rsidR="00791006" w:rsidRPr="00791006">
        <w:rPr>
          <w:noProof/>
          <w:lang w:val="tr-TR"/>
        </w:rPr>
        <w:t>l</w:t>
      </w:r>
      <w:r w:rsidRPr="00791006">
        <w:rPr>
          <w:noProof/>
          <w:lang w:val="tr-TR"/>
        </w:rPr>
        <w:t xml:space="preserve"> Fonksiyon Özeti</w:t>
      </w:r>
      <w:bookmarkEnd w:id="1"/>
    </w:p>
    <w:p w14:paraId="1DA9F2AA" w14:textId="7E20218C" w:rsidR="00476B66" w:rsidRPr="00580FDC" w:rsidRDefault="00476B66" w:rsidP="00476B66">
      <w:pPr>
        <w:pStyle w:val="paragraph"/>
        <w:spacing w:before="0" w:beforeAutospacing="0" w:after="0" w:afterAutospacing="0"/>
        <w:ind w:left="360"/>
        <w:textAlignment w:val="baseline"/>
        <w:rPr>
          <w:rStyle w:val="eop"/>
          <w:rFonts w:ascii="Calibri" w:hAnsi="Calibri" w:cs="Calibri"/>
          <w:sz w:val="22"/>
          <w:szCs w:val="22"/>
        </w:rPr>
      </w:pPr>
      <w:bookmarkStart w:id="2" w:name="_Hlk149817918"/>
      <w:r>
        <w:rPr>
          <w:rStyle w:val="normaltextrun"/>
          <w:rFonts w:ascii="Calibri" w:hAnsi="Calibri" w:cs="Calibri"/>
          <w:color w:val="000000"/>
          <w:sz w:val="22"/>
          <w:szCs w:val="22"/>
        </w:rPr>
        <w:t xml:space="preserve">Paperwork </w:t>
      </w:r>
      <w:r w:rsidRPr="00580FDC">
        <w:rPr>
          <w:rStyle w:val="normaltextrun"/>
          <w:rFonts w:ascii="Calibri" w:hAnsi="Calibri" w:cs="Calibri"/>
          <w:color w:val="000000"/>
          <w:sz w:val="22"/>
          <w:szCs w:val="22"/>
        </w:rPr>
        <w:t xml:space="preserve">bünyesinde </w:t>
      </w:r>
      <w:r>
        <w:rPr>
          <w:rStyle w:val="normaltextrun"/>
          <w:rFonts w:ascii="Calibri" w:hAnsi="Calibri" w:cs="Calibri"/>
          <w:color w:val="000000"/>
          <w:sz w:val="22"/>
          <w:szCs w:val="22"/>
        </w:rPr>
        <w:t>Lisansüstü Eğitim Destek</w:t>
      </w:r>
      <w:r w:rsidRPr="00580FDC">
        <w:rPr>
          <w:rStyle w:val="normaltextrun"/>
          <w:rFonts w:ascii="Calibri" w:hAnsi="Calibri" w:cs="Calibri"/>
          <w:color w:val="000000"/>
          <w:sz w:val="22"/>
          <w:szCs w:val="22"/>
        </w:rPr>
        <w:t xml:space="preserve"> </w:t>
      </w:r>
      <w:r>
        <w:rPr>
          <w:rStyle w:val="normaltextrun"/>
          <w:rFonts w:ascii="Calibri" w:hAnsi="Calibri" w:cs="Calibri"/>
          <w:color w:val="000000"/>
          <w:sz w:val="22"/>
          <w:szCs w:val="22"/>
        </w:rPr>
        <w:t>S</w:t>
      </w:r>
      <w:r w:rsidRPr="00580FDC">
        <w:rPr>
          <w:rStyle w:val="normaltextrun"/>
          <w:rFonts w:ascii="Calibri" w:hAnsi="Calibri" w:cs="Calibri"/>
          <w:color w:val="000000"/>
          <w:sz w:val="22"/>
          <w:szCs w:val="22"/>
        </w:rPr>
        <w:t>üreci</w:t>
      </w:r>
      <w:r>
        <w:rPr>
          <w:rStyle w:val="normaltextrun"/>
          <w:rFonts w:ascii="Calibri" w:hAnsi="Calibri" w:cs="Calibri"/>
          <w:color w:val="000000"/>
          <w:sz w:val="22"/>
          <w:szCs w:val="22"/>
        </w:rPr>
        <w:t>’</w:t>
      </w:r>
      <w:r w:rsidRPr="00580FDC">
        <w:rPr>
          <w:rStyle w:val="normaltextrun"/>
          <w:rFonts w:ascii="Calibri" w:hAnsi="Calibri" w:cs="Calibri"/>
          <w:color w:val="000000"/>
          <w:sz w:val="22"/>
          <w:szCs w:val="22"/>
        </w:rPr>
        <w:t xml:space="preserve">nin </w:t>
      </w:r>
      <w:r w:rsidR="000A4DBA" w:rsidRPr="00580FDC">
        <w:rPr>
          <w:rStyle w:val="normaltextrun"/>
          <w:rFonts w:ascii="Calibri" w:hAnsi="Calibri" w:cs="Calibri"/>
          <w:color w:val="000000"/>
          <w:sz w:val="22"/>
          <w:szCs w:val="22"/>
        </w:rPr>
        <w:t>dijitalleştirilmesi</w:t>
      </w:r>
      <w:r w:rsidR="000A4DBA">
        <w:rPr>
          <w:rStyle w:val="normaltextrun"/>
          <w:rFonts w:ascii="Calibri" w:hAnsi="Calibri" w:cs="Calibri"/>
          <w:color w:val="000000"/>
          <w:sz w:val="22"/>
          <w:szCs w:val="22"/>
        </w:rPr>
        <w:t>, Sürece</w:t>
      </w:r>
      <w:r>
        <w:rPr>
          <w:rStyle w:val="normaltextrun"/>
          <w:rFonts w:ascii="Calibri" w:hAnsi="Calibri" w:cs="Calibri"/>
          <w:color w:val="000000"/>
          <w:sz w:val="22"/>
          <w:szCs w:val="22"/>
        </w:rPr>
        <w:t xml:space="preserve"> ait onay silsilesinin dijital ortam üzerinden takip edilebilmesi ve </w:t>
      </w:r>
      <w:r w:rsidR="000A4DBA">
        <w:rPr>
          <w:rStyle w:val="normaltextrun"/>
          <w:rFonts w:ascii="Calibri" w:hAnsi="Calibri" w:cs="Calibri"/>
          <w:color w:val="000000"/>
          <w:sz w:val="22"/>
          <w:szCs w:val="22"/>
        </w:rPr>
        <w:t>yürütülebilmesi, Değerlendirme</w:t>
      </w:r>
      <w:r>
        <w:rPr>
          <w:rStyle w:val="normaltextrun"/>
          <w:rFonts w:ascii="Calibri" w:hAnsi="Calibri" w:cs="Calibri"/>
          <w:color w:val="000000"/>
          <w:sz w:val="22"/>
          <w:szCs w:val="22"/>
        </w:rPr>
        <w:t xml:space="preserve"> aşamalarında ortaya çıkabilecek hataların en aza indirgenmesi Sürece ait verilerin raporlanabilmesi, </w:t>
      </w:r>
      <w:r w:rsidRPr="00580FDC">
        <w:rPr>
          <w:rStyle w:val="normaltextrun"/>
          <w:rFonts w:ascii="Calibri" w:hAnsi="Calibri" w:cs="Calibri"/>
          <w:color w:val="000000"/>
          <w:sz w:val="22"/>
          <w:szCs w:val="22"/>
        </w:rPr>
        <w:t>Süreç verimliliğinin arttırılması</w:t>
      </w:r>
      <w:r>
        <w:rPr>
          <w:rStyle w:val="normaltextrun"/>
          <w:rFonts w:ascii="Calibri" w:hAnsi="Calibri" w:cs="Calibri"/>
          <w:color w:val="000000"/>
          <w:sz w:val="22"/>
          <w:szCs w:val="22"/>
        </w:rPr>
        <w:t>.</w:t>
      </w:r>
      <w:r w:rsidRPr="00580FDC">
        <w:rPr>
          <w:rStyle w:val="eop"/>
          <w:rFonts w:ascii="Calibri" w:hAnsi="Calibri" w:cs="Calibri"/>
          <w:color w:val="000000"/>
          <w:sz w:val="22"/>
          <w:szCs w:val="22"/>
        </w:rPr>
        <w:t> </w:t>
      </w:r>
    </w:p>
    <w:bookmarkEnd w:id="2"/>
    <w:p w14:paraId="578056CC" w14:textId="77777777" w:rsidR="00EB69BF" w:rsidRDefault="00EB69BF" w:rsidP="009B5F49">
      <w:pPr>
        <w:rPr>
          <w:noProof/>
          <w:lang w:val="tr-TR"/>
        </w:rPr>
      </w:pPr>
    </w:p>
    <w:p w14:paraId="40D6827D" w14:textId="4290EE85" w:rsidR="001817BC" w:rsidRPr="001D7590" w:rsidRDefault="00883A69" w:rsidP="00476B66">
      <w:pPr>
        <w:pStyle w:val="Taslak2"/>
        <w:numPr>
          <w:ilvl w:val="1"/>
          <w:numId w:val="9"/>
        </w:numPr>
        <w:rPr>
          <w:noProof/>
          <w:lang w:val="tr-TR"/>
        </w:rPr>
      </w:pPr>
      <w:bookmarkStart w:id="3" w:name="_Toc179204265"/>
      <w:r w:rsidRPr="00791006">
        <w:rPr>
          <w:noProof/>
          <w:lang w:val="tr-TR"/>
        </w:rPr>
        <w:t xml:space="preserve">Varsayımlar ve </w:t>
      </w:r>
      <w:r w:rsidRPr="00791006">
        <w:t>Bağımlılıklar</w:t>
      </w:r>
      <w:bookmarkEnd w:id="3"/>
    </w:p>
    <w:p w14:paraId="317E33C9" w14:textId="77777777" w:rsidR="00320697" w:rsidRPr="00320697" w:rsidRDefault="00320697" w:rsidP="00320697">
      <w:pPr>
        <w:ind w:left="360"/>
        <w:rPr>
          <w:noProof/>
          <w:lang w:val="tr-TR"/>
        </w:rPr>
      </w:pPr>
      <w:r w:rsidRPr="00320697">
        <w:rPr>
          <w:noProof/>
          <w:lang w:val="tr-TR"/>
        </w:rPr>
        <w:t xml:space="preserve">Yazılım ihtiyaçları PaperWork Yazılım ekibi tarafından gerçekleştirilecektir. </w:t>
      </w:r>
    </w:p>
    <w:p w14:paraId="51956BA1" w14:textId="77777777" w:rsidR="00320697" w:rsidRPr="00320697" w:rsidRDefault="00320697" w:rsidP="00320697">
      <w:pPr>
        <w:ind w:left="360"/>
        <w:rPr>
          <w:noProof/>
          <w:lang w:val="tr-TR"/>
        </w:rPr>
      </w:pPr>
      <w:r w:rsidRPr="00320697">
        <w:rPr>
          <w:noProof/>
          <w:lang w:val="tr-TR"/>
        </w:rPr>
        <w:t>Yazılım Geliştirme işleri, Paperwork Yazılım Departmanına açılan iş talepleri ile takip edilecektir.</w:t>
      </w:r>
    </w:p>
    <w:p w14:paraId="385410AC" w14:textId="77777777" w:rsidR="00883A69" w:rsidRDefault="00883A69" w:rsidP="00791006">
      <w:pPr>
        <w:pStyle w:val="Taslak2"/>
        <w:numPr>
          <w:ilvl w:val="1"/>
          <w:numId w:val="9"/>
        </w:numPr>
        <w:rPr>
          <w:noProof/>
          <w:lang w:val="tr-TR"/>
        </w:rPr>
      </w:pPr>
      <w:bookmarkStart w:id="4" w:name="_Toc179204266"/>
      <w:r w:rsidRPr="00791006">
        <w:rPr>
          <w:noProof/>
          <w:lang w:val="tr-TR"/>
        </w:rPr>
        <w:t>Paydaş Listesi</w:t>
      </w:r>
      <w:bookmarkEnd w:id="4"/>
    </w:p>
    <w:p w14:paraId="0C1066F6" w14:textId="019216C1" w:rsidR="001817BC" w:rsidRDefault="000D5047" w:rsidP="001817BC">
      <w:pPr>
        <w:ind w:left="360"/>
        <w:rPr>
          <w:noProof/>
          <w:lang w:val="tr-TR"/>
        </w:rPr>
      </w:pPr>
      <w:r w:rsidRPr="000D5047">
        <w:rPr>
          <w:noProof/>
          <w:lang w:val="tr-TR"/>
        </w:rPr>
        <w:drawing>
          <wp:inline distT="0" distB="0" distL="0" distR="0" wp14:anchorId="5C7FA634" wp14:editId="05A1C0AF">
            <wp:extent cx="5943600" cy="1566545"/>
            <wp:effectExtent l="0" t="0" r="0" b="0"/>
            <wp:docPr id="351329215" name="Resim 351329215" descr="metin, sayı, numara, ekran görüntüsü,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329215" name="Resim 1" descr="metin, sayı, numara, ekran görüntüsü, yazı tipi içeren bir resim&#10;&#10;Açıklama otomatik olarak oluşturuldu"/>
                    <pic:cNvPicPr/>
                  </pic:nvPicPr>
                  <pic:blipFill>
                    <a:blip r:embed="rId13"/>
                    <a:stretch>
                      <a:fillRect/>
                    </a:stretch>
                  </pic:blipFill>
                  <pic:spPr>
                    <a:xfrm>
                      <a:off x="0" y="0"/>
                      <a:ext cx="5943600" cy="1566545"/>
                    </a:xfrm>
                    <a:prstGeom prst="rect">
                      <a:avLst/>
                    </a:prstGeom>
                  </pic:spPr>
                </pic:pic>
              </a:graphicData>
            </a:graphic>
          </wp:inline>
        </w:drawing>
      </w:r>
    </w:p>
    <w:bookmarkStart w:id="5" w:name="_1765101126"/>
    <w:bookmarkEnd w:id="5"/>
    <w:p w14:paraId="6C4AA1FD" w14:textId="4004174D" w:rsidR="005B5216" w:rsidRPr="001817BC" w:rsidRDefault="00987F7A" w:rsidP="001817BC">
      <w:pPr>
        <w:ind w:left="360"/>
        <w:rPr>
          <w:noProof/>
          <w:lang w:val="tr-TR"/>
        </w:rPr>
      </w:pPr>
      <w:r>
        <w:rPr>
          <w:noProof/>
          <w:lang w:val="tr-TR"/>
        </w:rPr>
        <w:object w:dxaOrig="1538" w:dyaOrig="993" w14:anchorId="77FEB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50.1pt" o:ole="">
            <v:imagedata r:id="rId14" o:title=""/>
          </v:shape>
          <o:OLEObject Type="Link" ProgID="htmlfile" ShapeID="_x0000_i1025" DrawAspect="Icon" r:id="rId15" UpdateMode="Always">
            <o:LinkType>EnhancedMetaFile</o:LinkType>
            <o:LockedField>false</o:LockedField>
            <o:FieldCodes>\f 0</o:FieldCodes>
          </o:OLEObject>
        </w:object>
      </w:r>
    </w:p>
    <w:p w14:paraId="489BCD8C" w14:textId="77777777" w:rsidR="00EF52D4" w:rsidRDefault="00883A69" w:rsidP="00EF52D4">
      <w:pPr>
        <w:pStyle w:val="Taslak1"/>
        <w:numPr>
          <w:ilvl w:val="0"/>
          <w:numId w:val="9"/>
        </w:numPr>
        <w:rPr>
          <w:noProof/>
          <w:lang w:val="tr-TR"/>
        </w:rPr>
      </w:pPr>
      <w:bookmarkStart w:id="6" w:name="_Toc179204267"/>
      <w:r w:rsidRPr="00791006">
        <w:rPr>
          <w:noProof/>
          <w:lang w:val="tr-TR"/>
        </w:rPr>
        <w:lastRenderedPageBreak/>
        <w:t>Akış Diyagramı</w:t>
      </w:r>
      <w:bookmarkStart w:id="7" w:name="_Toc136344076"/>
      <w:bookmarkEnd w:id="6"/>
    </w:p>
    <w:p w14:paraId="6E5281AF" w14:textId="6C16FC15" w:rsidR="00E750D7" w:rsidRDefault="00EF52D4" w:rsidP="00FB447D">
      <w:pPr>
        <w:pStyle w:val="Taslak2"/>
        <w:numPr>
          <w:ilvl w:val="1"/>
          <w:numId w:val="9"/>
        </w:numPr>
        <w:rPr>
          <w:noProof/>
          <w:lang w:val="tr-TR"/>
        </w:rPr>
      </w:pPr>
      <w:bookmarkStart w:id="8" w:name="_Toc179204268"/>
      <w:r w:rsidRPr="00EF52D4">
        <w:rPr>
          <w:lang w:val="tr-TR"/>
        </w:rPr>
        <w:t>Lisansüstü Eğitim Destek Süreci Akış Tasarımı</w:t>
      </w:r>
      <w:bookmarkEnd w:id="7"/>
      <w:bookmarkEnd w:id="8"/>
    </w:p>
    <w:p w14:paraId="2E8EF657" w14:textId="55477CE2" w:rsidR="00EF52D4" w:rsidRPr="00EF52D4" w:rsidRDefault="000E45A0" w:rsidP="00FA232D">
      <w:pPr>
        <w:rPr>
          <w:noProof/>
          <w:lang w:val="tr-TR"/>
        </w:rPr>
      </w:pPr>
      <w:r>
        <w:rPr>
          <w:noProof/>
          <w:lang w:val="tr-TR"/>
        </w:rPr>
        <w:drawing>
          <wp:inline distT="0" distB="0" distL="0" distR="0" wp14:anchorId="328ED82C" wp14:editId="710C9CCD">
            <wp:extent cx="3848100" cy="6831330"/>
            <wp:effectExtent l="0" t="0" r="0" b="7620"/>
            <wp:docPr id="936054776" name="Resim 2" descr="metin, diyagram, ekran görüntüsü,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054776" name="Resim 2" descr="metin, diyagram, ekran görüntüsü, çizgi içeren bir resim&#10;&#10;Açıklama otomatik olarak oluşturuldu"/>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55301" cy="6844114"/>
                    </a:xfrm>
                    <a:prstGeom prst="rect">
                      <a:avLst/>
                    </a:prstGeom>
                  </pic:spPr>
                </pic:pic>
              </a:graphicData>
            </a:graphic>
          </wp:inline>
        </w:drawing>
      </w:r>
    </w:p>
    <w:p w14:paraId="37CB91D4" w14:textId="77777777" w:rsidR="00D61E22" w:rsidRDefault="00883A69" w:rsidP="00D61E22">
      <w:pPr>
        <w:pStyle w:val="Taslak2"/>
        <w:numPr>
          <w:ilvl w:val="1"/>
          <w:numId w:val="9"/>
        </w:numPr>
        <w:rPr>
          <w:noProof/>
          <w:lang w:val="tr-TR"/>
        </w:rPr>
      </w:pPr>
      <w:bookmarkStart w:id="9" w:name="_Toc179204269"/>
      <w:r w:rsidRPr="00791006">
        <w:rPr>
          <w:noProof/>
          <w:lang w:val="tr-TR"/>
        </w:rPr>
        <w:lastRenderedPageBreak/>
        <w:t>Akış Diyagramı Aktiviteler</w:t>
      </w:r>
      <w:bookmarkEnd w:id="9"/>
    </w:p>
    <w:p w14:paraId="17A63BE6" w14:textId="7CE59DE3" w:rsidR="00F86C43" w:rsidRDefault="00F86C43" w:rsidP="00F86C43">
      <w:pPr>
        <w:rPr>
          <w:noProof/>
          <w:lang w:val="tr-TR"/>
        </w:rPr>
      </w:pPr>
      <w:r>
        <w:rPr>
          <w:rFonts w:ascii="Calibri" w:hAnsi="Calibri" w:cs="Calibri"/>
          <w:color w:val="000000"/>
          <w:shd w:val="clear" w:color="auto" w:fill="FFFFFF"/>
        </w:rPr>
        <w:br/>
      </w:r>
    </w:p>
    <w:tbl>
      <w:tblPr>
        <w:tblStyle w:val="GridTable4-Accent11"/>
        <w:tblW w:w="0" w:type="auto"/>
        <w:tblLook w:val="04A0" w:firstRow="1" w:lastRow="0" w:firstColumn="1" w:lastColumn="0" w:noHBand="0" w:noVBand="1"/>
      </w:tblPr>
      <w:tblGrid>
        <w:gridCol w:w="1129"/>
        <w:gridCol w:w="1843"/>
        <w:gridCol w:w="1843"/>
        <w:gridCol w:w="1701"/>
        <w:gridCol w:w="2834"/>
      </w:tblGrid>
      <w:tr w:rsidR="00E45783" w14:paraId="1D357FBC" w14:textId="77777777" w:rsidTr="00AF3F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F549DC6" w14:textId="77777777" w:rsidR="00E45783" w:rsidRPr="000549DC" w:rsidRDefault="00E45783" w:rsidP="00E45783">
            <w:pPr>
              <w:pStyle w:val="TabloBalk"/>
            </w:pPr>
            <w:r w:rsidRPr="000549DC">
              <w:t>Aktivite No</w:t>
            </w:r>
          </w:p>
        </w:tc>
        <w:tc>
          <w:tcPr>
            <w:tcW w:w="1843" w:type="dxa"/>
          </w:tcPr>
          <w:p w14:paraId="4C35B01D" w14:textId="77777777" w:rsidR="00E45783" w:rsidRPr="000549DC" w:rsidRDefault="00E45783" w:rsidP="00E45783">
            <w:pPr>
              <w:pStyle w:val="TabloBalk"/>
              <w:cnfStyle w:val="100000000000" w:firstRow="1" w:lastRow="0" w:firstColumn="0" w:lastColumn="0" w:oddVBand="0" w:evenVBand="0" w:oddHBand="0" w:evenHBand="0" w:firstRowFirstColumn="0" w:firstRowLastColumn="0" w:lastRowFirstColumn="0" w:lastRowLastColumn="0"/>
            </w:pPr>
            <w:r w:rsidRPr="000549DC">
              <w:t>Aktivite Adı</w:t>
            </w:r>
          </w:p>
        </w:tc>
        <w:tc>
          <w:tcPr>
            <w:tcW w:w="1843" w:type="dxa"/>
          </w:tcPr>
          <w:p w14:paraId="42B213B0" w14:textId="77777777" w:rsidR="00E45783" w:rsidRPr="000549DC" w:rsidRDefault="00E45783" w:rsidP="00E45783">
            <w:pPr>
              <w:pStyle w:val="TabloBalk"/>
              <w:cnfStyle w:val="100000000000" w:firstRow="1" w:lastRow="0" w:firstColumn="0" w:lastColumn="0" w:oddVBand="0" w:evenVBand="0" w:oddHBand="0" w:evenHBand="0" w:firstRowFirstColumn="0" w:firstRowLastColumn="0" w:lastRowFirstColumn="0" w:lastRowLastColumn="0"/>
            </w:pPr>
            <w:r w:rsidRPr="000549DC">
              <w:t>Aktivite Tipi</w:t>
            </w:r>
          </w:p>
        </w:tc>
        <w:tc>
          <w:tcPr>
            <w:tcW w:w="1701" w:type="dxa"/>
          </w:tcPr>
          <w:p w14:paraId="44AA27E5" w14:textId="77777777" w:rsidR="00E45783" w:rsidRPr="000549DC" w:rsidRDefault="00E45783" w:rsidP="00E45783">
            <w:pPr>
              <w:pStyle w:val="TabloBalk"/>
              <w:cnfStyle w:val="100000000000" w:firstRow="1" w:lastRow="0" w:firstColumn="0" w:lastColumn="0" w:oddVBand="0" w:evenVBand="0" w:oddHBand="0" w:evenHBand="0" w:firstRowFirstColumn="0" w:firstRowLastColumn="0" w:lastRowFirstColumn="0" w:lastRowLastColumn="0"/>
            </w:pPr>
            <w:r w:rsidRPr="000549DC">
              <w:t xml:space="preserve">  Yerine Getiren</w:t>
            </w:r>
          </w:p>
        </w:tc>
        <w:tc>
          <w:tcPr>
            <w:tcW w:w="2834" w:type="dxa"/>
          </w:tcPr>
          <w:p w14:paraId="4EC957AE" w14:textId="77777777" w:rsidR="00E45783" w:rsidRPr="000549DC" w:rsidRDefault="00E45783" w:rsidP="00E45783">
            <w:pPr>
              <w:pStyle w:val="TabloBalk"/>
              <w:cnfStyle w:val="100000000000" w:firstRow="1" w:lastRow="0" w:firstColumn="0" w:lastColumn="0" w:oddVBand="0" w:evenVBand="0" w:oddHBand="0" w:evenHBand="0" w:firstRowFirstColumn="0" w:firstRowLastColumn="0" w:lastRowFirstColumn="0" w:lastRowLastColumn="0"/>
            </w:pPr>
            <w:r w:rsidRPr="000549DC">
              <w:t>Açıklama</w:t>
            </w:r>
          </w:p>
        </w:tc>
      </w:tr>
      <w:tr w:rsidR="00AE0AD6" w:rsidRPr="0034265F" w14:paraId="3159905F"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8721AC0" w14:textId="76BB3391" w:rsidR="00AE0AD6" w:rsidRDefault="00AE0AD6" w:rsidP="00AE0AD6">
            <w:pPr>
              <w:pStyle w:val="Tabloerik"/>
            </w:pPr>
            <w:r>
              <w:rPr>
                <w:sz w:val="22"/>
              </w:rPr>
              <w:t>L</w:t>
            </w:r>
            <w:r w:rsidRPr="00631D03">
              <w:rPr>
                <w:sz w:val="22"/>
              </w:rPr>
              <w:t xml:space="preserve">1 </w:t>
            </w:r>
          </w:p>
        </w:tc>
        <w:tc>
          <w:tcPr>
            <w:tcW w:w="1843" w:type="dxa"/>
          </w:tcPr>
          <w:p w14:paraId="3C790E38" w14:textId="06B63A50" w:rsidR="00AE0AD6" w:rsidRDefault="00AE0AD6" w:rsidP="00AE0AD6">
            <w:pPr>
              <w:pStyle w:val="Tabloerik"/>
              <w:cnfStyle w:val="000000100000" w:firstRow="0" w:lastRow="0" w:firstColumn="0" w:lastColumn="0" w:oddVBand="0" w:evenVBand="0" w:oddHBand="1" w:evenHBand="0" w:firstRowFirstColumn="0" w:firstRowLastColumn="0" w:lastRowFirstColumn="0" w:lastRowLastColumn="0"/>
            </w:pPr>
            <w:r w:rsidRPr="00631D03">
              <w:rPr>
                <w:sz w:val="22"/>
              </w:rPr>
              <w:t>Başla</w:t>
            </w:r>
          </w:p>
        </w:tc>
        <w:tc>
          <w:tcPr>
            <w:tcW w:w="1843" w:type="dxa"/>
          </w:tcPr>
          <w:p w14:paraId="0B23455A" w14:textId="55A9DEC0" w:rsidR="00AE0AD6" w:rsidRDefault="00AE0AD6" w:rsidP="00AE0AD6">
            <w:pPr>
              <w:pStyle w:val="Tabloerik"/>
              <w:cnfStyle w:val="000000100000" w:firstRow="0" w:lastRow="0" w:firstColumn="0" w:lastColumn="0" w:oddVBand="0" w:evenVBand="0" w:oddHBand="1" w:evenHBand="0" w:firstRowFirstColumn="0" w:firstRowLastColumn="0" w:lastRowFirstColumn="0" w:lastRowLastColumn="0"/>
            </w:pPr>
            <w:r w:rsidRPr="00631D03">
              <w:rPr>
                <w:sz w:val="22"/>
              </w:rPr>
              <w:t>Başla</w:t>
            </w:r>
            <w:r w:rsidR="00570F4B">
              <w:t xml:space="preserve"> </w:t>
            </w:r>
          </w:p>
        </w:tc>
        <w:tc>
          <w:tcPr>
            <w:tcW w:w="1701" w:type="dxa"/>
          </w:tcPr>
          <w:p w14:paraId="63283A5A" w14:textId="33AE5C52" w:rsidR="00AE0AD6" w:rsidRDefault="00AE0AD6" w:rsidP="00AE0AD6">
            <w:pPr>
              <w:pStyle w:val="Tabloerik"/>
              <w:cnfStyle w:val="000000100000" w:firstRow="0" w:lastRow="0" w:firstColumn="0" w:lastColumn="0" w:oddVBand="0" w:evenVBand="0" w:oddHBand="1" w:evenHBand="0" w:firstRowFirstColumn="0" w:firstRowLastColumn="0" w:lastRowFirstColumn="0" w:lastRowLastColumn="0"/>
            </w:pPr>
            <w:r>
              <w:rPr>
                <w:sz w:val="22"/>
              </w:rPr>
              <w:t>Tüm Kullanıcılar</w:t>
            </w:r>
          </w:p>
        </w:tc>
        <w:tc>
          <w:tcPr>
            <w:tcW w:w="2834" w:type="dxa"/>
          </w:tcPr>
          <w:p w14:paraId="1953726D" w14:textId="43187C4C" w:rsidR="00AE0AD6" w:rsidRDefault="00AE0AD6" w:rsidP="00AE0AD6">
            <w:pPr>
              <w:pStyle w:val="Tabloerik"/>
              <w:cnfStyle w:val="000000100000" w:firstRow="0" w:lastRow="0" w:firstColumn="0" w:lastColumn="0" w:oddVBand="0" w:evenVBand="0" w:oddHBand="1" w:evenHBand="0" w:firstRowFirstColumn="0" w:firstRowLastColumn="0" w:lastRowFirstColumn="0" w:lastRowLastColumn="0"/>
            </w:pPr>
            <w:r w:rsidRPr="00631D03">
              <w:rPr>
                <w:sz w:val="22"/>
              </w:rPr>
              <w:t xml:space="preserve">Kullanıcı </w:t>
            </w:r>
            <w:r>
              <w:rPr>
                <w:sz w:val="22"/>
              </w:rPr>
              <w:t xml:space="preserve">talebine ait veri girişini yapar ve </w:t>
            </w:r>
            <w:r w:rsidRPr="00631D03">
              <w:rPr>
                <w:sz w:val="22"/>
              </w:rPr>
              <w:t>“Başlat” butonuna tıklayarak akışı başlatır.</w:t>
            </w:r>
          </w:p>
        </w:tc>
      </w:tr>
      <w:tr w:rsidR="00AE0AD6" w:rsidRPr="0034265F" w14:paraId="14A4F13D"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54045F02" w14:textId="1D654687" w:rsidR="00AE0AD6" w:rsidRDefault="00AE0AD6" w:rsidP="00AE0AD6">
            <w:pPr>
              <w:pStyle w:val="Tabloerik"/>
            </w:pPr>
            <w:r>
              <w:rPr>
                <w:sz w:val="22"/>
              </w:rPr>
              <w:t>L2</w:t>
            </w:r>
          </w:p>
        </w:tc>
        <w:tc>
          <w:tcPr>
            <w:tcW w:w="1843" w:type="dxa"/>
          </w:tcPr>
          <w:p w14:paraId="46BDA90A" w14:textId="3BCEC0C1" w:rsidR="00AE0AD6" w:rsidRDefault="00895D11" w:rsidP="00AE0AD6">
            <w:pPr>
              <w:pStyle w:val="Tabloerik"/>
              <w:cnfStyle w:val="000000000000" w:firstRow="0" w:lastRow="0" w:firstColumn="0" w:lastColumn="0" w:oddVBand="0" w:evenVBand="0" w:oddHBand="0" w:evenHBand="0" w:firstRowFirstColumn="0" w:firstRowLastColumn="0" w:lastRowFirstColumn="0" w:lastRowLastColumn="0"/>
            </w:pPr>
            <w:r>
              <w:rPr>
                <w:sz w:val="22"/>
              </w:rPr>
              <w:t>Yetkilendirme</w:t>
            </w:r>
          </w:p>
        </w:tc>
        <w:tc>
          <w:tcPr>
            <w:tcW w:w="1843" w:type="dxa"/>
          </w:tcPr>
          <w:p w14:paraId="750AD240" w14:textId="473062C9" w:rsidR="00AE0AD6" w:rsidRDefault="00895D11" w:rsidP="00AE0AD6">
            <w:pPr>
              <w:pStyle w:val="Tabloerik"/>
              <w:cnfStyle w:val="000000000000" w:firstRow="0" w:lastRow="0" w:firstColumn="0" w:lastColumn="0" w:oddVBand="0" w:evenVBand="0" w:oddHBand="0" w:evenHBand="0" w:firstRowFirstColumn="0" w:firstRowLastColumn="0" w:lastRowFirstColumn="0" w:lastRowLastColumn="0"/>
            </w:pPr>
            <w:r>
              <w:rPr>
                <w:sz w:val="22"/>
              </w:rPr>
              <w:t>Yetkilendirme</w:t>
            </w:r>
          </w:p>
        </w:tc>
        <w:tc>
          <w:tcPr>
            <w:tcW w:w="1701" w:type="dxa"/>
          </w:tcPr>
          <w:p w14:paraId="3B30D77D" w14:textId="77B24AEF" w:rsidR="00AE0AD6" w:rsidRDefault="00AE0AD6" w:rsidP="00AE0AD6">
            <w:pPr>
              <w:pStyle w:val="Tabloerik"/>
              <w:cnfStyle w:val="000000000000" w:firstRow="0" w:lastRow="0" w:firstColumn="0" w:lastColumn="0" w:oddVBand="0" w:evenVBand="0" w:oddHBand="0" w:evenHBand="0" w:firstRowFirstColumn="0" w:firstRowLastColumn="0" w:lastRowFirstColumn="0" w:lastRowLastColumn="0"/>
            </w:pPr>
            <w:r w:rsidRPr="00631D03">
              <w:rPr>
                <w:sz w:val="22"/>
              </w:rPr>
              <w:t>Sistem</w:t>
            </w:r>
          </w:p>
        </w:tc>
        <w:tc>
          <w:tcPr>
            <w:tcW w:w="2834" w:type="dxa"/>
          </w:tcPr>
          <w:p w14:paraId="5BC7A229" w14:textId="0DF1BB46" w:rsidR="00AE0AD6" w:rsidRDefault="00AE0AD6" w:rsidP="00AE0AD6">
            <w:pPr>
              <w:pStyle w:val="Tabloerik"/>
              <w:cnfStyle w:val="000000000000" w:firstRow="0" w:lastRow="0" w:firstColumn="0" w:lastColumn="0" w:oddVBand="0" w:evenVBand="0" w:oddHBand="0" w:evenHBand="0" w:firstRowFirstColumn="0" w:firstRowLastColumn="0" w:lastRowFirstColumn="0" w:lastRowLastColumn="0"/>
            </w:pPr>
            <w:r>
              <w:rPr>
                <w:sz w:val="22"/>
              </w:rPr>
              <w:t>Talep sahibinin organizasyon içerisindeki konumuna göre ilk yöneticisine bilgilendirme e-postasının gönderilme kararı verilir. Talep sahibinin grup yöneticisi ile direktörü aynı kişiyse akış L4 adımına, diğer durumlarda L3 adımına ilerler.</w:t>
            </w:r>
          </w:p>
        </w:tc>
      </w:tr>
      <w:tr w:rsidR="009732C6" w:rsidRPr="0034265F" w14:paraId="3573C98A"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6BEFD39" w14:textId="30D6C4A3" w:rsidR="009732C6" w:rsidRDefault="00B46D01" w:rsidP="009732C6">
            <w:pPr>
              <w:pStyle w:val="Tabloerik"/>
              <w:rPr>
                <w:sz w:val="22"/>
              </w:rPr>
            </w:pPr>
            <w:r>
              <w:rPr>
                <w:sz w:val="22"/>
              </w:rPr>
              <w:t>L3</w:t>
            </w:r>
          </w:p>
        </w:tc>
        <w:tc>
          <w:tcPr>
            <w:tcW w:w="1843" w:type="dxa"/>
          </w:tcPr>
          <w:p w14:paraId="18056560" w14:textId="634BBCCB"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 xml:space="preserve">1. Yönetici </w:t>
            </w:r>
            <w:r w:rsidR="00895D11">
              <w:rPr>
                <w:sz w:val="22"/>
              </w:rPr>
              <w:t xml:space="preserve">Direktör </w:t>
            </w:r>
            <w:r w:rsidR="00B46D01">
              <w:rPr>
                <w:sz w:val="22"/>
              </w:rPr>
              <w:t>Mü Karar?</w:t>
            </w:r>
          </w:p>
        </w:tc>
        <w:tc>
          <w:tcPr>
            <w:tcW w:w="1843" w:type="dxa"/>
          </w:tcPr>
          <w:p w14:paraId="220EDC7C" w14:textId="7CAD1D6F"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Karar</w:t>
            </w:r>
          </w:p>
        </w:tc>
        <w:tc>
          <w:tcPr>
            <w:tcW w:w="1701" w:type="dxa"/>
          </w:tcPr>
          <w:p w14:paraId="2F2D34E6" w14:textId="184F138D" w:rsidR="009732C6" w:rsidRPr="00631D03"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sidRPr="00631D03">
              <w:rPr>
                <w:sz w:val="22"/>
              </w:rPr>
              <w:t>Sistem</w:t>
            </w:r>
          </w:p>
        </w:tc>
        <w:tc>
          <w:tcPr>
            <w:tcW w:w="2834" w:type="dxa"/>
          </w:tcPr>
          <w:p w14:paraId="745329B4" w14:textId="2CADD52D"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Talep sahibinin organizasyon içerisindeki konumuna göre ilk yöneticisine bilgilendirme e-postasının gönderilme kararı verilir. Talep sahibinin grup yöneticisi ile direktörü aynı kişiyse akış L4 adımına, diğer durumlarda L3 adımına ilerler.</w:t>
            </w:r>
          </w:p>
        </w:tc>
      </w:tr>
      <w:tr w:rsidR="009732C6" w:rsidRPr="004B5001" w14:paraId="143D41FC"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261BD843" w14:textId="21DF6C20" w:rsidR="009732C6" w:rsidRDefault="009732C6" w:rsidP="009732C6">
            <w:pPr>
              <w:pStyle w:val="Tabloerik"/>
            </w:pPr>
            <w:r>
              <w:rPr>
                <w:sz w:val="22"/>
              </w:rPr>
              <w:t>L</w:t>
            </w:r>
            <w:r w:rsidR="00B46D01">
              <w:rPr>
                <w:sz w:val="22"/>
              </w:rPr>
              <w:t>4</w:t>
            </w:r>
          </w:p>
        </w:tc>
        <w:tc>
          <w:tcPr>
            <w:tcW w:w="1843" w:type="dxa"/>
          </w:tcPr>
          <w:p w14:paraId="15443FB6" w14:textId="5143A836"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pPr>
            <w:r>
              <w:rPr>
                <w:sz w:val="22"/>
              </w:rPr>
              <w:t>1. Yönetici E-Posta Bilgilendirme</w:t>
            </w:r>
          </w:p>
        </w:tc>
        <w:tc>
          <w:tcPr>
            <w:tcW w:w="1843" w:type="dxa"/>
          </w:tcPr>
          <w:p w14:paraId="764CD386" w14:textId="2B9912EF"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pPr>
            <w:r>
              <w:rPr>
                <w:sz w:val="22"/>
              </w:rPr>
              <w:t>Elektronik Posta</w:t>
            </w:r>
          </w:p>
        </w:tc>
        <w:tc>
          <w:tcPr>
            <w:tcW w:w="1701" w:type="dxa"/>
          </w:tcPr>
          <w:p w14:paraId="7C5BB489" w14:textId="2A782335"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pPr>
            <w:r>
              <w:rPr>
                <w:sz w:val="22"/>
              </w:rPr>
              <w:t>Sistem</w:t>
            </w:r>
          </w:p>
        </w:tc>
        <w:tc>
          <w:tcPr>
            <w:tcW w:w="2834" w:type="dxa"/>
          </w:tcPr>
          <w:p w14:paraId="6529EB85" w14:textId="5DEB6D90"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pPr>
            <w:r>
              <w:rPr>
                <w:sz w:val="22"/>
              </w:rPr>
              <w:t>Talep sahibinin ilk yöneticisine bilgilendirme e-postası gönderilir.</w:t>
            </w:r>
          </w:p>
        </w:tc>
      </w:tr>
      <w:tr w:rsidR="009732C6" w:rsidRPr="0034265F" w14:paraId="01E3F247"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6AC838A" w14:textId="5642D757" w:rsidR="009732C6" w:rsidRDefault="009732C6" w:rsidP="009732C6">
            <w:pPr>
              <w:pStyle w:val="Tabloerik"/>
            </w:pPr>
            <w:r>
              <w:rPr>
                <w:sz w:val="22"/>
              </w:rPr>
              <w:t>L</w:t>
            </w:r>
            <w:r w:rsidR="00324DDC">
              <w:rPr>
                <w:sz w:val="22"/>
              </w:rPr>
              <w:t>5</w:t>
            </w:r>
          </w:p>
        </w:tc>
        <w:tc>
          <w:tcPr>
            <w:tcW w:w="1843" w:type="dxa"/>
          </w:tcPr>
          <w:p w14:paraId="733F0126" w14:textId="66B5CCF8" w:rsidR="009732C6" w:rsidRDefault="00F30BC0" w:rsidP="009732C6">
            <w:pPr>
              <w:pStyle w:val="Tabloerik"/>
              <w:cnfStyle w:val="000000100000" w:firstRow="0" w:lastRow="0" w:firstColumn="0" w:lastColumn="0" w:oddVBand="0" w:evenVBand="0" w:oddHBand="1" w:evenHBand="0" w:firstRowFirstColumn="0" w:firstRowLastColumn="0" w:lastRowFirstColumn="0" w:lastRowLastColumn="0"/>
            </w:pPr>
            <w:r>
              <w:rPr>
                <w:sz w:val="22"/>
              </w:rPr>
              <w:t>Revize</w:t>
            </w:r>
            <w:r w:rsidR="009732C6">
              <w:rPr>
                <w:sz w:val="22"/>
              </w:rPr>
              <w:t xml:space="preserve"> Birleşim</w:t>
            </w:r>
          </w:p>
        </w:tc>
        <w:tc>
          <w:tcPr>
            <w:tcW w:w="1843" w:type="dxa"/>
          </w:tcPr>
          <w:p w14:paraId="531BFB9A" w14:textId="7B83AE82"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pPr>
            <w:r>
              <w:rPr>
                <w:sz w:val="22"/>
              </w:rPr>
              <w:t>Birleşim</w:t>
            </w:r>
          </w:p>
        </w:tc>
        <w:tc>
          <w:tcPr>
            <w:tcW w:w="1701" w:type="dxa"/>
          </w:tcPr>
          <w:p w14:paraId="739012E4" w14:textId="05CAA957"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pPr>
            <w:r>
              <w:rPr>
                <w:sz w:val="22"/>
              </w:rPr>
              <w:t>Sistem</w:t>
            </w:r>
          </w:p>
        </w:tc>
        <w:tc>
          <w:tcPr>
            <w:tcW w:w="2834" w:type="dxa"/>
          </w:tcPr>
          <w:p w14:paraId="7931ADC2" w14:textId="31F407A5"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pPr>
            <w:r>
              <w:rPr>
                <w:sz w:val="22"/>
              </w:rPr>
              <w:t>L</w:t>
            </w:r>
            <w:r w:rsidR="00324DDC">
              <w:rPr>
                <w:sz w:val="22"/>
              </w:rPr>
              <w:t>3, L</w:t>
            </w:r>
            <w:r w:rsidR="00F30BC0">
              <w:rPr>
                <w:sz w:val="22"/>
              </w:rPr>
              <w:t>5</w:t>
            </w:r>
            <w:r>
              <w:rPr>
                <w:sz w:val="22"/>
              </w:rPr>
              <w:t xml:space="preserve"> ve L</w:t>
            </w:r>
            <w:r w:rsidR="00F30BC0">
              <w:rPr>
                <w:sz w:val="22"/>
              </w:rPr>
              <w:t>9</w:t>
            </w:r>
            <w:r>
              <w:rPr>
                <w:sz w:val="22"/>
              </w:rPr>
              <w:t xml:space="preserve"> adımlarını birleştirerek akışı L</w:t>
            </w:r>
            <w:r w:rsidR="00324DDC">
              <w:rPr>
                <w:sz w:val="22"/>
              </w:rPr>
              <w:t>6</w:t>
            </w:r>
            <w:r>
              <w:rPr>
                <w:sz w:val="22"/>
              </w:rPr>
              <w:t xml:space="preserve"> adımına ilerletir.</w:t>
            </w:r>
          </w:p>
        </w:tc>
      </w:tr>
      <w:tr w:rsidR="009732C6" w:rsidRPr="0034265F" w14:paraId="3004EAFD"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20D23894" w14:textId="75E696CE" w:rsidR="009732C6" w:rsidRDefault="009732C6" w:rsidP="009732C6">
            <w:pPr>
              <w:pStyle w:val="Tabloerik"/>
            </w:pPr>
            <w:r>
              <w:rPr>
                <w:sz w:val="22"/>
              </w:rPr>
              <w:t>L</w:t>
            </w:r>
            <w:r w:rsidR="00324DDC">
              <w:rPr>
                <w:sz w:val="22"/>
              </w:rPr>
              <w:t>6</w:t>
            </w:r>
          </w:p>
        </w:tc>
        <w:tc>
          <w:tcPr>
            <w:tcW w:w="1843" w:type="dxa"/>
          </w:tcPr>
          <w:p w14:paraId="3BD154BE" w14:textId="3D7F36BE"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pPr>
            <w:r>
              <w:rPr>
                <w:sz w:val="22"/>
              </w:rPr>
              <w:t>IK Değerlendirme</w:t>
            </w:r>
          </w:p>
        </w:tc>
        <w:tc>
          <w:tcPr>
            <w:tcW w:w="1843" w:type="dxa"/>
          </w:tcPr>
          <w:p w14:paraId="68ACD8BC" w14:textId="5463DFDA"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pPr>
            <w:r>
              <w:rPr>
                <w:sz w:val="22"/>
              </w:rPr>
              <w:t>Manuel Adım</w:t>
            </w:r>
          </w:p>
        </w:tc>
        <w:tc>
          <w:tcPr>
            <w:tcW w:w="1701" w:type="dxa"/>
          </w:tcPr>
          <w:p w14:paraId="4A038AB9" w14:textId="168F9D51"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pPr>
            <w:r>
              <w:rPr>
                <w:sz w:val="22"/>
              </w:rPr>
              <w:t xml:space="preserve">IK Departmanı </w:t>
            </w:r>
          </w:p>
        </w:tc>
        <w:tc>
          <w:tcPr>
            <w:tcW w:w="2834" w:type="dxa"/>
          </w:tcPr>
          <w:p w14:paraId="04EDC0AA" w14:textId="1E92EE37"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pPr>
            <w:r>
              <w:rPr>
                <w:sz w:val="22"/>
              </w:rPr>
              <w:t>Kullanıcı talebe ait bilgilerin uygunluğunu kontrol ederek akışı ilerletebilir ya da revize isteyebilir.</w:t>
            </w:r>
          </w:p>
        </w:tc>
      </w:tr>
      <w:tr w:rsidR="009732C6" w:rsidRPr="0034265F" w14:paraId="5D594267"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7B7AC59" w14:textId="7DCC8C89" w:rsidR="009732C6" w:rsidRDefault="009732C6" w:rsidP="009732C6">
            <w:pPr>
              <w:pStyle w:val="Tabloerik"/>
            </w:pPr>
            <w:r>
              <w:rPr>
                <w:sz w:val="22"/>
              </w:rPr>
              <w:t xml:space="preserve"> L</w:t>
            </w:r>
            <w:r w:rsidR="001B78C8">
              <w:rPr>
                <w:sz w:val="22"/>
              </w:rPr>
              <w:t>7</w:t>
            </w:r>
          </w:p>
        </w:tc>
        <w:tc>
          <w:tcPr>
            <w:tcW w:w="1843" w:type="dxa"/>
          </w:tcPr>
          <w:p w14:paraId="6C5BB443" w14:textId="1D55E55D"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pPr>
            <w:r>
              <w:rPr>
                <w:sz w:val="22"/>
              </w:rPr>
              <w:t>IK Karar</w:t>
            </w:r>
          </w:p>
        </w:tc>
        <w:tc>
          <w:tcPr>
            <w:tcW w:w="1843" w:type="dxa"/>
          </w:tcPr>
          <w:p w14:paraId="151F57B1" w14:textId="034CE9D8"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pPr>
            <w:r>
              <w:rPr>
                <w:sz w:val="22"/>
              </w:rPr>
              <w:t>Karar</w:t>
            </w:r>
          </w:p>
        </w:tc>
        <w:tc>
          <w:tcPr>
            <w:tcW w:w="1701" w:type="dxa"/>
          </w:tcPr>
          <w:p w14:paraId="6E73E3C2" w14:textId="38B3BAC4"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pPr>
            <w:r>
              <w:rPr>
                <w:sz w:val="22"/>
              </w:rPr>
              <w:t xml:space="preserve"> Sistem</w:t>
            </w:r>
          </w:p>
        </w:tc>
        <w:tc>
          <w:tcPr>
            <w:tcW w:w="2834" w:type="dxa"/>
          </w:tcPr>
          <w:p w14:paraId="6EF58E19" w14:textId="6210CCFE"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pPr>
            <w:r>
              <w:rPr>
                <w:sz w:val="22"/>
              </w:rPr>
              <w:t xml:space="preserve"> IK Değerlendirme adımında “İlerlet” kararı verildiği durumda akışı L9 adımına, Revize kararı verildiği </w:t>
            </w:r>
            <w:r>
              <w:rPr>
                <w:sz w:val="22"/>
              </w:rPr>
              <w:lastRenderedPageBreak/>
              <w:t>durumlarda akışı L8 adımına ilerletir.</w:t>
            </w:r>
          </w:p>
        </w:tc>
      </w:tr>
      <w:tr w:rsidR="009732C6" w:rsidRPr="004B5001" w14:paraId="04B76D44"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1C63D934" w14:textId="2CDEBF1A" w:rsidR="009732C6" w:rsidRDefault="009732C6" w:rsidP="009732C6">
            <w:pPr>
              <w:pStyle w:val="Tabloerik"/>
              <w:rPr>
                <w:sz w:val="22"/>
              </w:rPr>
            </w:pPr>
            <w:r>
              <w:rPr>
                <w:sz w:val="22"/>
              </w:rPr>
              <w:lastRenderedPageBreak/>
              <w:t>L</w:t>
            </w:r>
            <w:r w:rsidR="001B78C8">
              <w:rPr>
                <w:sz w:val="22"/>
              </w:rPr>
              <w:t>8</w:t>
            </w:r>
          </w:p>
        </w:tc>
        <w:tc>
          <w:tcPr>
            <w:tcW w:w="1843" w:type="dxa"/>
          </w:tcPr>
          <w:p w14:paraId="3D9050E5" w14:textId="25B950F7"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Talep Sahibi E-Posta Bilgilendirme</w:t>
            </w:r>
          </w:p>
        </w:tc>
        <w:tc>
          <w:tcPr>
            <w:tcW w:w="1843" w:type="dxa"/>
          </w:tcPr>
          <w:p w14:paraId="647C3316" w14:textId="5163EC85"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Elektronik Posta</w:t>
            </w:r>
          </w:p>
        </w:tc>
        <w:tc>
          <w:tcPr>
            <w:tcW w:w="1701" w:type="dxa"/>
          </w:tcPr>
          <w:p w14:paraId="0BC0C14A" w14:textId="01758D87"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7CC3F5BE" w14:textId="15C3140A"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 xml:space="preserve"> Talep sahibine revize istendiğine dair bilgilendirme e-postası gönderilir.</w:t>
            </w:r>
          </w:p>
        </w:tc>
      </w:tr>
      <w:tr w:rsidR="009732C6" w:rsidRPr="0034265F" w14:paraId="50F5C300"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BE78B45" w14:textId="16BF7220" w:rsidR="009732C6" w:rsidRDefault="009732C6" w:rsidP="009732C6">
            <w:pPr>
              <w:pStyle w:val="Tabloerik"/>
              <w:rPr>
                <w:sz w:val="22"/>
              </w:rPr>
            </w:pPr>
            <w:r>
              <w:rPr>
                <w:sz w:val="22"/>
              </w:rPr>
              <w:t>L</w:t>
            </w:r>
            <w:r w:rsidR="001B78C8">
              <w:rPr>
                <w:sz w:val="22"/>
              </w:rPr>
              <w:t>9</w:t>
            </w:r>
          </w:p>
        </w:tc>
        <w:tc>
          <w:tcPr>
            <w:tcW w:w="1843" w:type="dxa"/>
          </w:tcPr>
          <w:p w14:paraId="4CD68712" w14:textId="15715B70"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Revize</w:t>
            </w:r>
          </w:p>
        </w:tc>
        <w:tc>
          <w:tcPr>
            <w:tcW w:w="1843" w:type="dxa"/>
          </w:tcPr>
          <w:p w14:paraId="5D088F6F" w14:textId="30B3B0BE"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Manuel Adım</w:t>
            </w:r>
          </w:p>
        </w:tc>
        <w:tc>
          <w:tcPr>
            <w:tcW w:w="1701" w:type="dxa"/>
          </w:tcPr>
          <w:p w14:paraId="2C73839F" w14:textId="7890275C"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Akış Sahibi</w:t>
            </w:r>
          </w:p>
        </w:tc>
        <w:tc>
          <w:tcPr>
            <w:tcW w:w="2834" w:type="dxa"/>
          </w:tcPr>
          <w:p w14:paraId="668D2C9F" w14:textId="25CD856F"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Talep sahibi revize istenen durumlarda ilgili form üzeri bilgileri güncelleyebilir ve akışı L</w:t>
            </w:r>
            <w:r w:rsidR="002324D7">
              <w:rPr>
                <w:sz w:val="22"/>
              </w:rPr>
              <w:t>5</w:t>
            </w:r>
            <w:r>
              <w:rPr>
                <w:sz w:val="22"/>
              </w:rPr>
              <w:t xml:space="preserve"> adımına ilerletir.</w:t>
            </w:r>
          </w:p>
        </w:tc>
      </w:tr>
      <w:tr w:rsidR="009732C6" w:rsidRPr="0034265F" w14:paraId="7F1A2CA4"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7F46BEC6" w14:textId="5288204D" w:rsidR="009732C6" w:rsidRDefault="009732C6" w:rsidP="009732C6">
            <w:pPr>
              <w:pStyle w:val="Tabloerik"/>
              <w:rPr>
                <w:sz w:val="22"/>
              </w:rPr>
            </w:pPr>
            <w:r>
              <w:rPr>
                <w:sz w:val="22"/>
              </w:rPr>
              <w:t>L</w:t>
            </w:r>
            <w:r w:rsidR="002324D7">
              <w:rPr>
                <w:sz w:val="22"/>
              </w:rPr>
              <w:t>10</w:t>
            </w:r>
          </w:p>
        </w:tc>
        <w:tc>
          <w:tcPr>
            <w:tcW w:w="1843" w:type="dxa"/>
          </w:tcPr>
          <w:p w14:paraId="5811A1B9" w14:textId="22FE1760"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 xml:space="preserve">IK Değerlendirme Onay E-posta Bilgilendirme </w:t>
            </w:r>
          </w:p>
        </w:tc>
        <w:tc>
          <w:tcPr>
            <w:tcW w:w="1843" w:type="dxa"/>
          </w:tcPr>
          <w:p w14:paraId="37761059" w14:textId="08D37999"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Elektronik Posta</w:t>
            </w:r>
          </w:p>
        </w:tc>
        <w:tc>
          <w:tcPr>
            <w:tcW w:w="1701" w:type="dxa"/>
          </w:tcPr>
          <w:p w14:paraId="475DED84" w14:textId="33EC8D24"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796DA9DB" w14:textId="14EF7E84"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IK Değerlendirmesi ile onaylanan taleplere ait talep sahibine bilgilendirme e-postası gönderilir.</w:t>
            </w:r>
          </w:p>
        </w:tc>
      </w:tr>
      <w:tr w:rsidR="009732C6" w:rsidRPr="0034265F" w14:paraId="346C2797"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A2F99F9" w14:textId="4B84006D" w:rsidR="009732C6" w:rsidRDefault="009732C6" w:rsidP="009732C6">
            <w:pPr>
              <w:pStyle w:val="Tabloerik"/>
              <w:rPr>
                <w:sz w:val="22"/>
              </w:rPr>
            </w:pPr>
            <w:r>
              <w:rPr>
                <w:sz w:val="22"/>
              </w:rPr>
              <w:t>L1</w:t>
            </w:r>
            <w:r w:rsidR="00FA45B4">
              <w:rPr>
                <w:sz w:val="22"/>
              </w:rPr>
              <w:t>1</w:t>
            </w:r>
          </w:p>
        </w:tc>
        <w:tc>
          <w:tcPr>
            <w:tcW w:w="1843" w:type="dxa"/>
          </w:tcPr>
          <w:p w14:paraId="7F32ABD0" w14:textId="1446DB98"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 xml:space="preserve">MHY </w:t>
            </w:r>
            <w:r w:rsidR="00FA45B4">
              <w:rPr>
                <w:sz w:val="22"/>
              </w:rPr>
              <w:t>Var mı</w:t>
            </w:r>
            <w:r>
              <w:rPr>
                <w:sz w:val="22"/>
              </w:rPr>
              <w:t xml:space="preserve"> Karar</w:t>
            </w:r>
          </w:p>
        </w:tc>
        <w:tc>
          <w:tcPr>
            <w:tcW w:w="1843" w:type="dxa"/>
          </w:tcPr>
          <w:p w14:paraId="55F639E8" w14:textId="5176BD08"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 xml:space="preserve">Karar </w:t>
            </w:r>
          </w:p>
        </w:tc>
        <w:tc>
          <w:tcPr>
            <w:tcW w:w="1701" w:type="dxa"/>
          </w:tcPr>
          <w:p w14:paraId="6218501F" w14:textId="533ECB06"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59C6A31B" w14:textId="2B560AF3"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Talep için MHY Onayı</w:t>
            </w:r>
            <w:r w:rsidR="00893F18">
              <w:rPr>
                <w:sz w:val="22"/>
              </w:rPr>
              <w:t>’</w:t>
            </w:r>
            <w:r>
              <w:rPr>
                <w:sz w:val="22"/>
              </w:rPr>
              <w:t>na gerek olup olmadığı kontrol edilir. Talep sahibinin departmanı Dijital Dönüşüm Direktörlüğü ve pozisyon adı “Danışman” ya da “Ekip Lideri” içeriyorsa MHY Onayı gereklidir ve akış sahibinin ek özelliğindeki avans onaycısı tarafından gerçekleştirilir.</w:t>
            </w:r>
          </w:p>
        </w:tc>
      </w:tr>
      <w:tr w:rsidR="009732C6" w:rsidRPr="0034265F" w14:paraId="7DBC4B01"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34378B19" w14:textId="09CB5C8D" w:rsidR="009732C6" w:rsidRDefault="009732C6" w:rsidP="009732C6">
            <w:pPr>
              <w:pStyle w:val="Tabloerik"/>
              <w:rPr>
                <w:sz w:val="22"/>
              </w:rPr>
            </w:pPr>
            <w:r>
              <w:rPr>
                <w:sz w:val="22"/>
              </w:rPr>
              <w:t>L1</w:t>
            </w:r>
            <w:r w:rsidR="00FA45B4">
              <w:rPr>
                <w:sz w:val="22"/>
              </w:rPr>
              <w:t>2</w:t>
            </w:r>
          </w:p>
        </w:tc>
        <w:tc>
          <w:tcPr>
            <w:tcW w:w="1843" w:type="dxa"/>
          </w:tcPr>
          <w:p w14:paraId="51DFFD3F" w14:textId="5D79F9EA"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MHY Onay</w:t>
            </w:r>
          </w:p>
        </w:tc>
        <w:tc>
          <w:tcPr>
            <w:tcW w:w="1843" w:type="dxa"/>
          </w:tcPr>
          <w:p w14:paraId="19033873" w14:textId="2B75756E"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Manuel Adım</w:t>
            </w:r>
          </w:p>
        </w:tc>
        <w:tc>
          <w:tcPr>
            <w:tcW w:w="1701" w:type="dxa"/>
          </w:tcPr>
          <w:p w14:paraId="2B995019" w14:textId="5426B442"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Müşteri Hizmetleri Yöneticisi</w:t>
            </w:r>
          </w:p>
        </w:tc>
        <w:tc>
          <w:tcPr>
            <w:tcW w:w="2834" w:type="dxa"/>
          </w:tcPr>
          <w:p w14:paraId="33A28B07" w14:textId="6BDE23C3"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Talep Sahibinin bağlı olduğu MHY tarafından “Onay” ya da “Ret” kararı verilir.</w:t>
            </w:r>
          </w:p>
        </w:tc>
      </w:tr>
      <w:tr w:rsidR="009732C6" w:rsidRPr="0034265F" w14:paraId="1A3C0730"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B965FCC" w14:textId="73A36325" w:rsidR="009732C6" w:rsidRDefault="009732C6" w:rsidP="009732C6">
            <w:pPr>
              <w:pStyle w:val="Tabloerik"/>
              <w:rPr>
                <w:sz w:val="22"/>
              </w:rPr>
            </w:pPr>
            <w:r>
              <w:rPr>
                <w:sz w:val="22"/>
              </w:rPr>
              <w:t>L1</w:t>
            </w:r>
            <w:r w:rsidR="00FA45B4">
              <w:rPr>
                <w:sz w:val="22"/>
              </w:rPr>
              <w:t>3</w:t>
            </w:r>
          </w:p>
        </w:tc>
        <w:tc>
          <w:tcPr>
            <w:tcW w:w="1843" w:type="dxa"/>
          </w:tcPr>
          <w:p w14:paraId="12E5E775" w14:textId="094A2822"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MHY Karar</w:t>
            </w:r>
          </w:p>
        </w:tc>
        <w:tc>
          <w:tcPr>
            <w:tcW w:w="1843" w:type="dxa"/>
          </w:tcPr>
          <w:p w14:paraId="18ED3EE2" w14:textId="7CF251F3"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Karar</w:t>
            </w:r>
          </w:p>
        </w:tc>
        <w:tc>
          <w:tcPr>
            <w:tcW w:w="1701" w:type="dxa"/>
          </w:tcPr>
          <w:p w14:paraId="60923399" w14:textId="773EE0EB"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63D26A11" w14:textId="38361BA8" w:rsidR="009732C6" w:rsidRDefault="009732C6" w:rsidP="009732C6">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MHY Kararı “Onay” ise akış L14 adımına, “Ret” ise L1</w:t>
            </w:r>
            <w:r w:rsidR="009205FE">
              <w:rPr>
                <w:sz w:val="22"/>
              </w:rPr>
              <w:t>5</w:t>
            </w:r>
            <w:r>
              <w:rPr>
                <w:sz w:val="22"/>
              </w:rPr>
              <w:t xml:space="preserve"> adımına ilerler.</w:t>
            </w:r>
          </w:p>
        </w:tc>
      </w:tr>
      <w:tr w:rsidR="00844233" w:rsidRPr="008A28EB" w14:paraId="54AA4B7F"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0AA92267" w14:textId="5DC810E6" w:rsidR="00844233" w:rsidRDefault="00844233" w:rsidP="009732C6">
            <w:pPr>
              <w:pStyle w:val="Tabloerik"/>
              <w:rPr>
                <w:sz w:val="22"/>
              </w:rPr>
            </w:pPr>
            <w:r>
              <w:rPr>
                <w:sz w:val="22"/>
              </w:rPr>
              <w:t>L14</w:t>
            </w:r>
          </w:p>
        </w:tc>
        <w:tc>
          <w:tcPr>
            <w:tcW w:w="1843" w:type="dxa"/>
          </w:tcPr>
          <w:p w14:paraId="15996F42" w14:textId="2FE34914" w:rsidR="00844233" w:rsidRDefault="00844233"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MHY=Birinci Yönetici mi</w:t>
            </w:r>
          </w:p>
        </w:tc>
        <w:tc>
          <w:tcPr>
            <w:tcW w:w="1843" w:type="dxa"/>
          </w:tcPr>
          <w:p w14:paraId="3A4E0667" w14:textId="14218A5B" w:rsidR="00844233" w:rsidRDefault="00844233"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Karar</w:t>
            </w:r>
          </w:p>
        </w:tc>
        <w:tc>
          <w:tcPr>
            <w:tcW w:w="1701" w:type="dxa"/>
          </w:tcPr>
          <w:p w14:paraId="5E586593" w14:textId="59B080DF" w:rsidR="00844233" w:rsidRDefault="00844233"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003D8F2C" w14:textId="32DBCCE3" w:rsidR="00844233" w:rsidRDefault="00960009"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MHY=Birinci Onaycı ise L1</w:t>
            </w:r>
            <w:r w:rsidR="00526B08">
              <w:rPr>
                <w:sz w:val="22"/>
              </w:rPr>
              <w:t>7</w:t>
            </w:r>
            <w:r>
              <w:rPr>
                <w:sz w:val="22"/>
              </w:rPr>
              <w:t xml:space="preserve"> adımına </w:t>
            </w:r>
            <w:r w:rsidR="00526B08">
              <w:rPr>
                <w:sz w:val="22"/>
              </w:rPr>
              <w:t>ilerler. Değilse</w:t>
            </w:r>
            <w:r>
              <w:rPr>
                <w:sz w:val="22"/>
              </w:rPr>
              <w:t xml:space="preserve"> L16</w:t>
            </w:r>
            <w:r w:rsidR="00526B08">
              <w:rPr>
                <w:sz w:val="22"/>
              </w:rPr>
              <w:t xml:space="preserve"> adımına ilerler</w:t>
            </w:r>
          </w:p>
        </w:tc>
      </w:tr>
      <w:tr w:rsidR="009761B9" w:rsidRPr="0034265F" w14:paraId="59C510E0"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7FED377" w14:textId="47733D28" w:rsidR="009761B9" w:rsidRDefault="009761B9" w:rsidP="009761B9">
            <w:pPr>
              <w:pStyle w:val="Tabloerik"/>
              <w:rPr>
                <w:sz w:val="22"/>
              </w:rPr>
            </w:pPr>
            <w:r>
              <w:rPr>
                <w:sz w:val="22"/>
              </w:rPr>
              <w:t>L15</w:t>
            </w:r>
          </w:p>
        </w:tc>
        <w:tc>
          <w:tcPr>
            <w:tcW w:w="1843" w:type="dxa"/>
          </w:tcPr>
          <w:p w14:paraId="260335DA" w14:textId="2EC82C44" w:rsidR="009761B9" w:rsidRDefault="009761B9" w:rsidP="009761B9">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MHY Ret E-Posta Bilgilendirme</w:t>
            </w:r>
          </w:p>
        </w:tc>
        <w:tc>
          <w:tcPr>
            <w:tcW w:w="1843" w:type="dxa"/>
          </w:tcPr>
          <w:p w14:paraId="6435B9D2" w14:textId="50570545" w:rsidR="009761B9" w:rsidRDefault="009761B9" w:rsidP="009761B9">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Elektronik Posta</w:t>
            </w:r>
          </w:p>
        </w:tc>
        <w:tc>
          <w:tcPr>
            <w:tcW w:w="1701" w:type="dxa"/>
          </w:tcPr>
          <w:p w14:paraId="7C268E05" w14:textId="3571F65E" w:rsidR="009761B9" w:rsidRDefault="009761B9" w:rsidP="009761B9">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6E2342C2" w14:textId="700546DE" w:rsidR="009761B9" w:rsidRDefault="009761B9" w:rsidP="009761B9">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MHY tarafından “Ret” kararı verilen talepler için talep sahibine bilgilendirme e-postası gönderilir.</w:t>
            </w:r>
          </w:p>
        </w:tc>
      </w:tr>
      <w:tr w:rsidR="009732C6" w:rsidRPr="0034265F" w14:paraId="56B8F594"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37894D2B" w14:textId="6E61E15A" w:rsidR="009732C6" w:rsidRDefault="009732C6" w:rsidP="009732C6">
            <w:pPr>
              <w:pStyle w:val="Tabloerik"/>
              <w:rPr>
                <w:sz w:val="22"/>
              </w:rPr>
            </w:pPr>
            <w:r>
              <w:rPr>
                <w:sz w:val="22"/>
              </w:rPr>
              <w:t>L1</w:t>
            </w:r>
            <w:r w:rsidR="009761B9">
              <w:rPr>
                <w:sz w:val="22"/>
              </w:rPr>
              <w:t>6</w:t>
            </w:r>
          </w:p>
        </w:tc>
        <w:tc>
          <w:tcPr>
            <w:tcW w:w="1843" w:type="dxa"/>
          </w:tcPr>
          <w:p w14:paraId="296238FF" w14:textId="05009863"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MHY Onay E-Posta Bilgilendirme</w:t>
            </w:r>
          </w:p>
        </w:tc>
        <w:tc>
          <w:tcPr>
            <w:tcW w:w="1843" w:type="dxa"/>
          </w:tcPr>
          <w:p w14:paraId="38316854" w14:textId="02E2CA5C"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Elektronik Posta</w:t>
            </w:r>
          </w:p>
        </w:tc>
        <w:tc>
          <w:tcPr>
            <w:tcW w:w="1701" w:type="dxa"/>
          </w:tcPr>
          <w:p w14:paraId="5A7C2240" w14:textId="5179EE55"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673AD2E1" w14:textId="70C17A1F" w:rsidR="009732C6" w:rsidRDefault="009732C6" w:rsidP="009732C6">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 xml:space="preserve">MHY tarafından “Onay” kararı verilen talepler için akış sahibine </w:t>
            </w:r>
            <w:r w:rsidR="002A62E2">
              <w:rPr>
                <w:sz w:val="22"/>
              </w:rPr>
              <w:t xml:space="preserve">ve birinci yöneticisine </w:t>
            </w:r>
            <w:r>
              <w:rPr>
                <w:sz w:val="22"/>
              </w:rPr>
              <w:t>e-posta bilgilendirmesi yapılır.</w:t>
            </w:r>
          </w:p>
        </w:tc>
      </w:tr>
      <w:tr w:rsidR="004C23CB" w:rsidRPr="0034265F" w14:paraId="34CFA3D5"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351C8CC" w14:textId="5563BCD7" w:rsidR="004C23CB" w:rsidRDefault="004C23CB" w:rsidP="004C23CB">
            <w:pPr>
              <w:pStyle w:val="Tabloerik"/>
              <w:rPr>
                <w:sz w:val="22"/>
              </w:rPr>
            </w:pPr>
            <w:r>
              <w:rPr>
                <w:sz w:val="22"/>
              </w:rPr>
              <w:t>L17</w:t>
            </w:r>
          </w:p>
        </w:tc>
        <w:tc>
          <w:tcPr>
            <w:tcW w:w="1843" w:type="dxa"/>
          </w:tcPr>
          <w:p w14:paraId="7390DC93" w14:textId="640BAFEE" w:rsidR="004C23CB" w:rsidRDefault="001D537D"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MHY=Birinci Yönetici</w:t>
            </w:r>
            <w:r w:rsidR="004C23CB">
              <w:rPr>
                <w:sz w:val="22"/>
              </w:rPr>
              <w:t xml:space="preserve"> Onay E-</w:t>
            </w:r>
            <w:r w:rsidR="004C23CB">
              <w:rPr>
                <w:sz w:val="22"/>
              </w:rPr>
              <w:lastRenderedPageBreak/>
              <w:t>Posta Bilgilendirme</w:t>
            </w:r>
          </w:p>
        </w:tc>
        <w:tc>
          <w:tcPr>
            <w:tcW w:w="1843" w:type="dxa"/>
          </w:tcPr>
          <w:p w14:paraId="176AE287" w14:textId="29609D03" w:rsidR="004C23CB" w:rsidRDefault="004C23CB"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lastRenderedPageBreak/>
              <w:t>Elektronik Posta</w:t>
            </w:r>
          </w:p>
        </w:tc>
        <w:tc>
          <w:tcPr>
            <w:tcW w:w="1701" w:type="dxa"/>
          </w:tcPr>
          <w:p w14:paraId="7A810777" w14:textId="7A7438DB" w:rsidR="004C23CB" w:rsidRDefault="004C23CB"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430869CD" w14:textId="5018A522" w:rsidR="004C23CB" w:rsidRDefault="00067724"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 xml:space="preserve">MHY=Birinci Yönetici olduğu senaryoda Mhy </w:t>
            </w:r>
            <w:proofErr w:type="gramStart"/>
            <w:r>
              <w:rPr>
                <w:sz w:val="22"/>
              </w:rPr>
              <w:t>mail</w:t>
            </w:r>
            <w:proofErr w:type="gramEnd"/>
            <w:r>
              <w:rPr>
                <w:sz w:val="22"/>
              </w:rPr>
              <w:t xml:space="preserve"> gelmeyen e-posta kurgusu</w:t>
            </w:r>
            <w:r w:rsidR="00152085">
              <w:rPr>
                <w:sz w:val="22"/>
              </w:rPr>
              <w:t>.</w:t>
            </w:r>
            <w:r>
              <w:rPr>
                <w:sz w:val="22"/>
              </w:rPr>
              <w:t xml:space="preserve"> </w:t>
            </w:r>
            <w:r w:rsidR="004C23CB">
              <w:rPr>
                <w:sz w:val="22"/>
              </w:rPr>
              <w:lastRenderedPageBreak/>
              <w:t>MHY tarafından “Onay” kararı verilen talepler için akış sahibine e-posta bilgilendirmesi yapılır.</w:t>
            </w:r>
          </w:p>
        </w:tc>
      </w:tr>
      <w:tr w:rsidR="004C23CB" w:rsidRPr="0034265F" w14:paraId="158A605B"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0D8674D1" w14:textId="74455EDF" w:rsidR="004C23CB" w:rsidRDefault="004C23CB" w:rsidP="004C23CB">
            <w:pPr>
              <w:pStyle w:val="Tabloerik"/>
              <w:rPr>
                <w:sz w:val="22"/>
              </w:rPr>
            </w:pPr>
            <w:r>
              <w:rPr>
                <w:sz w:val="22"/>
              </w:rPr>
              <w:lastRenderedPageBreak/>
              <w:t>L1</w:t>
            </w:r>
            <w:r w:rsidR="002A62E2">
              <w:rPr>
                <w:sz w:val="22"/>
              </w:rPr>
              <w:t>8</w:t>
            </w:r>
          </w:p>
        </w:tc>
        <w:tc>
          <w:tcPr>
            <w:tcW w:w="1843" w:type="dxa"/>
          </w:tcPr>
          <w:p w14:paraId="7A3C1E02" w14:textId="4E1F4829"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Direktör Onay Birleşim</w:t>
            </w:r>
          </w:p>
        </w:tc>
        <w:tc>
          <w:tcPr>
            <w:tcW w:w="1843" w:type="dxa"/>
          </w:tcPr>
          <w:p w14:paraId="6F5839BF" w14:textId="21201CEC"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Birleşim</w:t>
            </w:r>
          </w:p>
        </w:tc>
        <w:tc>
          <w:tcPr>
            <w:tcW w:w="1701" w:type="dxa"/>
          </w:tcPr>
          <w:p w14:paraId="26AC3A84" w14:textId="68023CE9"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384DA39C" w14:textId="238D5366" w:rsidR="004C23CB" w:rsidRDefault="002A62E2"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L</w:t>
            </w:r>
            <w:r w:rsidR="007D35F4">
              <w:rPr>
                <w:sz w:val="22"/>
              </w:rPr>
              <w:t>16, L</w:t>
            </w:r>
            <w:r w:rsidR="004C23CB">
              <w:rPr>
                <w:sz w:val="22"/>
              </w:rPr>
              <w:t>1</w:t>
            </w:r>
            <w:r w:rsidR="00FD2587">
              <w:rPr>
                <w:sz w:val="22"/>
              </w:rPr>
              <w:t>7</w:t>
            </w:r>
            <w:r w:rsidR="004C23CB">
              <w:rPr>
                <w:sz w:val="22"/>
              </w:rPr>
              <w:t xml:space="preserve"> ve L1</w:t>
            </w:r>
            <w:r>
              <w:rPr>
                <w:sz w:val="22"/>
              </w:rPr>
              <w:t>1</w:t>
            </w:r>
            <w:r w:rsidR="004C23CB">
              <w:rPr>
                <w:sz w:val="22"/>
              </w:rPr>
              <w:t xml:space="preserve"> adımlarını birleştirerek L1</w:t>
            </w:r>
            <w:r w:rsidR="00CD04BC">
              <w:rPr>
                <w:sz w:val="22"/>
              </w:rPr>
              <w:t>9</w:t>
            </w:r>
            <w:r w:rsidR="004C23CB">
              <w:rPr>
                <w:sz w:val="22"/>
              </w:rPr>
              <w:t xml:space="preserve"> adımına ilerletir.</w:t>
            </w:r>
          </w:p>
        </w:tc>
      </w:tr>
      <w:tr w:rsidR="004C23CB" w:rsidRPr="0034265F" w14:paraId="0611AAAC"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89F3DE0" w14:textId="09830C5F" w:rsidR="004C23CB" w:rsidRDefault="004C23CB" w:rsidP="004C23CB">
            <w:pPr>
              <w:pStyle w:val="Tabloerik"/>
              <w:rPr>
                <w:sz w:val="22"/>
              </w:rPr>
            </w:pPr>
            <w:r>
              <w:rPr>
                <w:sz w:val="22"/>
              </w:rPr>
              <w:t>L1</w:t>
            </w:r>
            <w:r w:rsidR="00FD2587">
              <w:rPr>
                <w:sz w:val="22"/>
              </w:rPr>
              <w:t>9</w:t>
            </w:r>
          </w:p>
        </w:tc>
        <w:tc>
          <w:tcPr>
            <w:tcW w:w="1843" w:type="dxa"/>
          </w:tcPr>
          <w:p w14:paraId="1015AAC5" w14:textId="7B895CC1" w:rsidR="004C23CB" w:rsidRDefault="004C23CB"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 xml:space="preserve">Direktör </w:t>
            </w:r>
            <w:r w:rsidR="00FD2587">
              <w:rPr>
                <w:sz w:val="22"/>
              </w:rPr>
              <w:t xml:space="preserve">Var </w:t>
            </w:r>
            <w:r w:rsidR="00CB15D2">
              <w:rPr>
                <w:sz w:val="22"/>
              </w:rPr>
              <w:t>mı Karar</w:t>
            </w:r>
          </w:p>
        </w:tc>
        <w:tc>
          <w:tcPr>
            <w:tcW w:w="1843" w:type="dxa"/>
          </w:tcPr>
          <w:p w14:paraId="2A450CBA" w14:textId="2805A44F" w:rsidR="004C23CB" w:rsidRDefault="004C23CB"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Karar</w:t>
            </w:r>
          </w:p>
        </w:tc>
        <w:tc>
          <w:tcPr>
            <w:tcW w:w="1701" w:type="dxa"/>
          </w:tcPr>
          <w:p w14:paraId="36060826" w14:textId="7B7D3C5E" w:rsidR="004C23CB" w:rsidRDefault="004C23CB"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207365B6" w14:textId="3E7CF7A0" w:rsidR="004C23CB" w:rsidRDefault="004C23CB"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 xml:space="preserve">Direktör </w:t>
            </w:r>
            <w:r w:rsidR="007D35F4">
              <w:rPr>
                <w:sz w:val="22"/>
              </w:rPr>
              <w:t>Onay’ına</w:t>
            </w:r>
            <w:r>
              <w:rPr>
                <w:sz w:val="22"/>
              </w:rPr>
              <w:t xml:space="preserve"> gerek olup olmadığı kontrol edilir. Akış sahibinin direktörü ile genel müdür kullanıcısı aynı ya da akış sahibinin bağlı olduğu direktör yoksa akış L2</w:t>
            </w:r>
            <w:r w:rsidR="00D34619">
              <w:rPr>
                <w:sz w:val="22"/>
              </w:rPr>
              <w:t>6</w:t>
            </w:r>
            <w:r>
              <w:rPr>
                <w:sz w:val="22"/>
              </w:rPr>
              <w:t xml:space="preserve"> adımına, diğer durumlarda L</w:t>
            </w:r>
            <w:r w:rsidR="00D34619">
              <w:rPr>
                <w:sz w:val="22"/>
              </w:rPr>
              <w:t>20</w:t>
            </w:r>
            <w:r>
              <w:rPr>
                <w:sz w:val="22"/>
              </w:rPr>
              <w:t xml:space="preserve"> adımına ilerler.</w:t>
            </w:r>
          </w:p>
        </w:tc>
      </w:tr>
      <w:tr w:rsidR="004C23CB" w:rsidRPr="0034265F" w14:paraId="60CDA004"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6ECD3AC2" w14:textId="72316888" w:rsidR="004C23CB" w:rsidRDefault="004C23CB" w:rsidP="004C23CB">
            <w:pPr>
              <w:pStyle w:val="Tabloerik"/>
              <w:rPr>
                <w:sz w:val="22"/>
              </w:rPr>
            </w:pPr>
            <w:r>
              <w:rPr>
                <w:sz w:val="22"/>
              </w:rPr>
              <w:t>L</w:t>
            </w:r>
            <w:r w:rsidR="00D34619">
              <w:rPr>
                <w:sz w:val="22"/>
              </w:rPr>
              <w:t>20</w:t>
            </w:r>
          </w:p>
        </w:tc>
        <w:tc>
          <w:tcPr>
            <w:tcW w:w="1843" w:type="dxa"/>
          </w:tcPr>
          <w:p w14:paraId="5254201C" w14:textId="2B6E1C11"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Direktör Onay</w:t>
            </w:r>
          </w:p>
        </w:tc>
        <w:tc>
          <w:tcPr>
            <w:tcW w:w="1843" w:type="dxa"/>
          </w:tcPr>
          <w:p w14:paraId="0060A0ED" w14:textId="3A378008"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Manuel Adım</w:t>
            </w:r>
          </w:p>
        </w:tc>
        <w:tc>
          <w:tcPr>
            <w:tcW w:w="1701" w:type="dxa"/>
          </w:tcPr>
          <w:p w14:paraId="160A53E8" w14:textId="7E379429"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Direktör</w:t>
            </w:r>
          </w:p>
        </w:tc>
        <w:tc>
          <w:tcPr>
            <w:tcW w:w="2834" w:type="dxa"/>
          </w:tcPr>
          <w:p w14:paraId="25419A6A" w14:textId="353BE042"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 xml:space="preserve">Direktör tarafından talebe ait “Ret” ya da “Onay” kararının verildiği adımdır. Yerine getiren Direktör talep sahibinin “Direktör” ek özelliğindeki giriş adı tarafından gerçekleştirilir. </w:t>
            </w:r>
          </w:p>
        </w:tc>
      </w:tr>
      <w:tr w:rsidR="004C23CB" w:rsidRPr="0034265F" w14:paraId="1CA76220"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B809EC1" w14:textId="78957703" w:rsidR="004C23CB" w:rsidRDefault="004C23CB" w:rsidP="004C23CB">
            <w:pPr>
              <w:pStyle w:val="Tabloerik"/>
              <w:rPr>
                <w:sz w:val="22"/>
              </w:rPr>
            </w:pPr>
            <w:r>
              <w:rPr>
                <w:sz w:val="22"/>
              </w:rPr>
              <w:t>L</w:t>
            </w:r>
            <w:r w:rsidR="00E2365A">
              <w:rPr>
                <w:sz w:val="22"/>
              </w:rPr>
              <w:t>21</w:t>
            </w:r>
          </w:p>
        </w:tc>
        <w:tc>
          <w:tcPr>
            <w:tcW w:w="1843" w:type="dxa"/>
          </w:tcPr>
          <w:p w14:paraId="20574222" w14:textId="6F2B1746" w:rsidR="004C23CB" w:rsidRDefault="004C23CB"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Direktör Karar</w:t>
            </w:r>
          </w:p>
        </w:tc>
        <w:tc>
          <w:tcPr>
            <w:tcW w:w="1843" w:type="dxa"/>
          </w:tcPr>
          <w:p w14:paraId="4E90DB08" w14:textId="6328C30D" w:rsidR="004C23CB" w:rsidRDefault="004C23CB"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Karar</w:t>
            </w:r>
          </w:p>
        </w:tc>
        <w:tc>
          <w:tcPr>
            <w:tcW w:w="1701" w:type="dxa"/>
          </w:tcPr>
          <w:p w14:paraId="262FA317" w14:textId="2DCFB5D8" w:rsidR="004C23CB" w:rsidRDefault="004C23CB"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0C907363" w14:textId="776E135F" w:rsidR="004C23CB" w:rsidRDefault="004C23CB" w:rsidP="004C23CB">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Direktör tarafından “Onay” kararı verilen taleplerde akışı L2</w:t>
            </w:r>
            <w:r w:rsidR="000336E0">
              <w:rPr>
                <w:sz w:val="22"/>
              </w:rPr>
              <w:t>3</w:t>
            </w:r>
            <w:r>
              <w:rPr>
                <w:sz w:val="22"/>
              </w:rPr>
              <w:t xml:space="preserve"> adımına, “Ret” kararı verilen taleplerde L</w:t>
            </w:r>
            <w:r w:rsidR="000336E0">
              <w:rPr>
                <w:sz w:val="22"/>
              </w:rPr>
              <w:t>22</w:t>
            </w:r>
            <w:r>
              <w:rPr>
                <w:sz w:val="22"/>
              </w:rPr>
              <w:t xml:space="preserve"> adımına ilerletir.</w:t>
            </w:r>
          </w:p>
        </w:tc>
      </w:tr>
      <w:tr w:rsidR="004C23CB" w:rsidRPr="0034265F" w14:paraId="375BD7BC"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5C6C3233" w14:textId="51C49E64" w:rsidR="004C23CB" w:rsidRDefault="004C23CB" w:rsidP="004C23CB">
            <w:pPr>
              <w:pStyle w:val="Tabloerik"/>
              <w:rPr>
                <w:sz w:val="22"/>
              </w:rPr>
            </w:pPr>
            <w:r>
              <w:rPr>
                <w:sz w:val="22"/>
              </w:rPr>
              <w:t>L</w:t>
            </w:r>
            <w:r w:rsidR="000336E0">
              <w:rPr>
                <w:sz w:val="22"/>
              </w:rPr>
              <w:t>2</w:t>
            </w:r>
            <w:r w:rsidR="00E2365A">
              <w:rPr>
                <w:sz w:val="22"/>
              </w:rPr>
              <w:t>2</w:t>
            </w:r>
          </w:p>
        </w:tc>
        <w:tc>
          <w:tcPr>
            <w:tcW w:w="1843" w:type="dxa"/>
          </w:tcPr>
          <w:p w14:paraId="3DCEC0CB" w14:textId="27705EE4"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Direktör Ret E-Posta Bilgilendirme</w:t>
            </w:r>
          </w:p>
        </w:tc>
        <w:tc>
          <w:tcPr>
            <w:tcW w:w="1843" w:type="dxa"/>
          </w:tcPr>
          <w:p w14:paraId="3FC705A9" w14:textId="1CF50D4C"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Elektronik Posta</w:t>
            </w:r>
          </w:p>
        </w:tc>
        <w:tc>
          <w:tcPr>
            <w:tcW w:w="1701" w:type="dxa"/>
          </w:tcPr>
          <w:p w14:paraId="5130FD09" w14:textId="000BE67E"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5F681789" w14:textId="639626FE" w:rsidR="004C23CB" w:rsidRDefault="004C23CB" w:rsidP="004C23CB">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Direktör tarafından “Ret” kararı verilen talepler için akış kullanıcılarına e-posta bilgilendirmesi yapılır.</w:t>
            </w:r>
          </w:p>
        </w:tc>
      </w:tr>
      <w:tr w:rsidR="00CB15D2" w:rsidRPr="00A41EE7" w14:paraId="7D3D0203"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D95695A" w14:textId="2934A919" w:rsidR="00CB15D2" w:rsidRDefault="00CB15D2" w:rsidP="00CB15D2">
            <w:pPr>
              <w:pStyle w:val="Tabloerik"/>
              <w:rPr>
                <w:sz w:val="22"/>
              </w:rPr>
            </w:pPr>
            <w:r>
              <w:rPr>
                <w:sz w:val="22"/>
              </w:rPr>
              <w:t>L23</w:t>
            </w:r>
          </w:p>
        </w:tc>
        <w:tc>
          <w:tcPr>
            <w:tcW w:w="1843" w:type="dxa"/>
          </w:tcPr>
          <w:p w14:paraId="57F75FCF" w14:textId="07A191B9" w:rsidR="00CB15D2" w:rsidRDefault="00B75148"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Direktör</w:t>
            </w:r>
            <w:r w:rsidR="00CB15D2">
              <w:rPr>
                <w:sz w:val="22"/>
              </w:rPr>
              <w:t>=Birinci Yönetici mi</w:t>
            </w:r>
          </w:p>
        </w:tc>
        <w:tc>
          <w:tcPr>
            <w:tcW w:w="1843" w:type="dxa"/>
          </w:tcPr>
          <w:p w14:paraId="4823784B" w14:textId="798960E4" w:rsidR="00CB15D2" w:rsidRDefault="00CB15D2"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Karar</w:t>
            </w:r>
          </w:p>
        </w:tc>
        <w:tc>
          <w:tcPr>
            <w:tcW w:w="1701" w:type="dxa"/>
          </w:tcPr>
          <w:p w14:paraId="13CAA4E6" w14:textId="2656F681" w:rsidR="00CB15D2" w:rsidRDefault="00CB15D2"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6024C240" w14:textId="563D4F92" w:rsidR="00CB15D2" w:rsidRDefault="00B75148"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Direktör</w:t>
            </w:r>
            <w:r w:rsidR="00CB15D2">
              <w:rPr>
                <w:sz w:val="22"/>
              </w:rPr>
              <w:t>=Birinci Onaycı ise L</w:t>
            </w:r>
            <w:r w:rsidR="00D35FF4">
              <w:rPr>
                <w:sz w:val="22"/>
              </w:rPr>
              <w:t>25</w:t>
            </w:r>
            <w:r w:rsidR="00CB15D2">
              <w:rPr>
                <w:sz w:val="22"/>
              </w:rPr>
              <w:t xml:space="preserve"> adımına ilerler. Değilse L</w:t>
            </w:r>
            <w:r w:rsidR="00D35FF4">
              <w:rPr>
                <w:sz w:val="22"/>
              </w:rPr>
              <w:t>24</w:t>
            </w:r>
            <w:r w:rsidR="00CB15D2">
              <w:rPr>
                <w:sz w:val="22"/>
              </w:rPr>
              <w:t xml:space="preserve"> adımına ilerler</w:t>
            </w:r>
          </w:p>
        </w:tc>
      </w:tr>
      <w:tr w:rsidR="00CB15D2" w:rsidRPr="0034265F" w14:paraId="2864C714"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1D387A62" w14:textId="6DA4AD28" w:rsidR="00CB15D2" w:rsidRDefault="00CB15D2" w:rsidP="00CB15D2">
            <w:pPr>
              <w:pStyle w:val="Tabloerik"/>
              <w:rPr>
                <w:sz w:val="22"/>
              </w:rPr>
            </w:pPr>
            <w:r>
              <w:rPr>
                <w:sz w:val="22"/>
              </w:rPr>
              <w:t>L24</w:t>
            </w:r>
          </w:p>
        </w:tc>
        <w:tc>
          <w:tcPr>
            <w:tcW w:w="1843" w:type="dxa"/>
          </w:tcPr>
          <w:p w14:paraId="1ABBC27E" w14:textId="690B6ED1"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sidRPr="008B398C">
              <w:rPr>
                <w:rFonts w:cstheme="minorHAnsi"/>
                <w:color w:val="000000"/>
                <w:sz w:val="22"/>
                <w:shd w:val="clear" w:color="auto" w:fill="FFFFFF"/>
              </w:rPr>
              <w:t>Direktör Onay E-Posta Bilgilendirme</w:t>
            </w:r>
          </w:p>
        </w:tc>
        <w:tc>
          <w:tcPr>
            <w:tcW w:w="1843" w:type="dxa"/>
          </w:tcPr>
          <w:p w14:paraId="30211ACA" w14:textId="76A7389D"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Elektronik Posta</w:t>
            </w:r>
          </w:p>
        </w:tc>
        <w:tc>
          <w:tcPr>
            <w:tcW w:w="1701" w:type="dxa"/>
          </w:tcPr>
          <w:p w14:paraId="010D8803" w14:textId="0833E66F"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7F277948" w14:textId="4A1BEC7E"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Direktör tarafından “Onay” kararı verilen talepler için talep sahibine ve birinci onaycıya e-posta bilgilendirmesi yapılır.</w:t>
            </w:r>
          </w:p>
        </w:tc>
      </w:tr>
      <w:tr w:rsidR="00CB15D2" w:rsidRPr="0034265F" w14:paraId="3C6F4258"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75AF192" w14:textId="2193DE31" w:rsidR="00CB15D2" w:rsidRDefault="00CB15D2" w:rsidP="00CB15D2">
            <w:pPr>
              <w:pStyle w:val="Tabloerik"/>
              <w:rPr>
                <w:sz w:val="22"/>
              </w:rPr>
            </w:pPr>
            <w:r>
              <w:rPr>
                <w:sz w:val="22"/>
              </w:rPr>
              <w:t>L2</w:t>
            </w:r>
            <w:r w:rsidR="00B75148">
              <w:rPr>
                <w:sz w:val="22"/>
              </w:rPr>
              <w:t>5</w:t>
            </w:r>
          </w:p>
        </w:tc>
        <w:tc>
          <w:tcPr>
            <w:tcW w:w="1843" w:type="dxa"/>
          </w:tcPr>
          <w:p w14:paraId="46F2342C" w14:textId="7367DF79" w:rsidR="00CB15D2" w:rsidRPr="008B398C" w:rsidRDefault="00CB15D2" w:rsidP="00CB15D2">
            <w:pPr>
              <w:pStyle w:val="Tabloerik"/>
              <w:cnfStyle w:val="000000100000" w:firstRow="0" w:lastRow="0" w:firstColumn="0" w:lastColumn="0" w:oddVBand="0" w:evenVBand="0" w:oddHBand="1" w:evenHBand="0" w:firstRowFirstColumn="0" w:firstRowLastColumn="0" w:lastRowFirstColumn="0" w:lastRowLastColumn="0"/>
              <w:rPr>
                <w:rFonts w:cstheme="minorHAnsi"/>
                <w:color w:val="000000"/>
                <w:sz w:val="22"/>
                <w:shd w:val="clear" w:color="auto" w:fill="FFFFFF"/>
              </w:rPr>
            </w:pPr>
            <w:r>
              <w:rPr>
                <w:sz w:val="22"/>
              </w:rPr>
              <w:t>Direktör=Birinci Yönetici Onay E-Posta Bilgilendirme</w:t>
            </w:r>
          </w:p>
        </w:tc>
        <w:tc>
          <w:tcPr>
            <w:tcW w:w="1843" w:type="dxa"/>
          </w:tcPr>
          <w:p w14:paraId="54C8566C" w14:textId="1F02E4DA" w:rsidR="00CB15D2" w:rsidRDefault="00CB15D2"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Elektronik Posta</w:t>
            </w:r>
          </w:p>
        </w:tc>
        <w:tc>
          <w:tcPr>
            <w:tcW w:w="1701" w:type="dxa"/>
          </w:tcPr>
          <w:p w14:paraId="24A8504B" w14:textId="4D12384A" w:rsidR="00CB15D2" w:rsidRDefault="00CB15D2"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681D05AA" w14:textId="1090E425" w:rsidR="00CB15D2" w:rsidRDefault="00CB15D2"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 xml:space="preserve">Direktör=Birinci Yönetici olduğu senaryoda Direktöre e-posta gelmeyen e-posta kurgusu. Direktör tarafından “Onay” kararı verilen talepler </w:t>
            </w:r>
            <w:r>
              <w:rPr>
                <w:sz w:val="22"/>
              </w:rPr>
              <w:lastRenderedPageBreak/>
              <w:t>için akış sahibine e-posta bilgilendirmesi yapılır.</w:t>
            </w:r>
          </w:p>
        </w:tc>
      </w:tr>
      <w:tr w:rsidR="00CB15D2" w:rsidRPr="0034265F" w14:paraId="07464F98"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21D5505E" w14:textId="0B67C530" w:rsidR="00CB15D2" w:rsidRDefault="00CB15D2" w:rsidP="00CB15D2">
            <w:pPr>
              <w:pStyle w:val="Tabloerik"/>
              <w:rPr>
                <w:sz w:val="22"/>
              </w:rPr>
            </w:pPr>
            <w:r>
              <w:rPr>
                <w:sz w:val="22"/>
              </w:rPr>
              <w:lastRenderedPageBreak/>
              <w:t>L2</w:t>
            </w:r>
            <w:r w:rsidR="00D35FF4">
              <w:rPr>
                <w:sz w:val="22"/>
              </w:rPr>
              <w:t>6</w:t>
            </w:r>
          </w:p>
        </w:tc>
        <w:tc>
          <w:tcPr>
            <w:tcW w:w="1843" w:type="dxa"/>
          </w:tcPr>
          <w:p w14:paraId="0F78F580" w14:textId="5BE528C9"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Genel Müdür Onay Birleşim</w:t>
            </w:r>
          </w:p>
        </w:tc>
        <w:tc>
          <w:tcPr>
            <w:tcW w:w="1843" w:type="dxa"/>
          </w:tcPr>
          <w:p w14:paraId="2E6EF0B0" w14:textId="015A84C2"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Birleşim</w:t>
            </w:r>
          </w:p>
        </w:tc>
        <w:tc>
          <w:tcPr>
            <w:tcW w:w="1701" w:type="dxa"/>
          </w:tcPr>
          <w:p w14:paraId="71146AD3" w14:textId="08A3C2DF"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37530728" w14:textId="0004F2A2"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L</w:t>
            </w:r>
            <w:proofErr w:type="gramStart"/>
            <w:r>
              <w:rPr>
                <w:sz w:val="22"/>
              </w:rPr>
              <w:t>1</w:t>
            </w:r>
            <w:r w:rsidR="00675A9F">
              <w:rPr>
                <w:sz w:val="22"/>
              </w:rPr>
              <w:t>9,L</w:t>
            </w:r>
            <w:proofErr w:type="gramEnd"/>
            <w:r w:rsidR="00675A9F">
              <w:rPr>
                <w:sz w:val="22"/>
              </w:rPr>
              <w:t>24</w:t>
            </w:r>
            <w:r>
              <w:rPr>
                <w:sz w:val="22"/>
              </w:rPr>
              <w:t xml:space="preserve"> ve L2</w:t>
            </w:r>
            <w:r w:rsidR="00675A9F">
              <w:rPr>
                <w:sz w:val="22"/>
              </w:rPr>
              <w:t>5</w:t>
            </w:r>
            <w:r>
              <w:rPr>
                <w:sz w:val="22"/>
              </w:rPr>
              <w:t xml:space="preserve"> adımlarını birleştirerek akışı L2</w:t>
            </w:r>
            <w:r w:rsidR="00675A9F">
              <w:rPr>
                <w:sz w:val="22"/>
              </w:rPr>
              <w:t>7</w:t>
            </w:r>
            <w:r>
              <w:rPr>
                <w:sz w:val="22"/>
              </w:rPr>
              <w:t xml:space="preserve"> adımına ilerletir.</w:t>
            </w:r>
          </w:p>
        </w:tc>
      </w:tr>
      <w:tr w:rsidR="00CB15D2" w:rsidRPr="0034265F" w14:paraId="7967A39D"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2F682754" w14:textId="2AD77738" w:rsidR="00CB15D2" w:rsidRDefault="00CB15D2" w:rsidP="00CB15D2">
            <w:pPr>
              <w:pStyle w:val="Tabloerik"/>
              <w:rPr>
                <w:sz w:val="22"/>
              </w:rPr>
            </w:pPr>
            <w:r>
              <w:rPr>
                <w:sz w:val="22"/>
              </w:rPr>
              <w:t>L2</w:t>
            </w:r>
            <w:r w:rsidR="00675A9F">
              <w:rPr>
                <w:sz w:val="22"/>
              </w:rPr>
              <w:t>7</w:t>
            </w:r>
          </w:p>
        </w:tc>
        <w:tc>
          <w:tcPr>
            <w:tcW w:w="1843" w:type="dxa"/>
          </w:tcPr>
          <w:p w14:paraId="49B98254" w14:textId="28F501A5" w:rsidR="00CB15D2" w:rsidRDefault="00CB15D2"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Genel Müdür Onay</w:t>
            </w:r>
          </w:p>
        </w:tc>
        <w:tc>
          <w:tcPr>
            <w:tcW w:w="1843" w:type="dxa"/>
          </w:tcPr>
          <w:p w14:paraId="6CC9AEEC" w14:textId="5A4CE610" w:rsidR="00CB15D2" w:rsidRDefault="00CB15D2"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Manuel Adım</w:t>
            </w:r>
          </w:p>
        </w:tc>
        <w:tc>
          <w:tcPr>
            <w:tcW w:w="1701" w:type="dxa"/>
          </w:tcPr>
          <w:p w14:paraId="10488ED8" w14:textId="5322ECD2" w:rsidR="00CB15D2" w:rsidRDefault="00CB15D2"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Genel Müdür</w:t>
            </w:r>
          </w:p>
        </w:tc>
        <w:tc>
          <w:tcPr>
            <w:tcW w:w="2834" w:type="dxa"/>
          </w:tcPr>
          <w:p w14:paraId="4A9CB8BA" w14:textId="7DE41B89" w:rsidR="00CB15D2" w:rsidRDefault="00CB15D2" w:rsidP="00CB15D2">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 xml:space="preserve">Genel Müdür tarafından talebe ait “Onay” ve “Ret” kararının verildiği adımdır. </w:t>
            </w:r>
          </w:p>
        </w:tc>
      </w:tr>
      <w:tr w:rsidR="00CB15D2" w:rsidRPr="0034265F" w14:paraId="7D55CF2B"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3FF5C867" w14:textId="25D025CA" w:rsidR="00CB15D2" w:rsidRDefault="00CB15D2" w:rsidP="00CB15D2">
            <w:pPr>
              <w:pStyle w:val="Tabloerik"/>
              <w:rPr>
                <w:sz w:val="22"/>
              </w:rPr>
            </w:pPr>
            <w:r>
              <w:rPr>
                <w:sz w:val="22"/>
              </w:rPr>
              <w:t>L2</w:t>
            </w:r>
            <w:r w:rsidR="00974BED">
              <w:rPr>
                <w:sz w:val="22"/>
              </w:rPr>
              <w:t>8</w:t>
            </w:r>
          </w:p>
        </w:tc>
        <w:tc>
          <w:tcPr>
            <w:tcW w:w="1843" w:type="dxa"/>
          </w:tcPr>
          <w:p w14:paraId="5315E93D" w14:textId="572D0C49"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Genel Müdür Karar</w:t>
            </w:r>
          </w:p>
        </w:tc>
        <w:tc>
          <w:tcPr>
            <w:tcW w:w="1843" w:type="dxa"/>
          </w:tcPr>
          <w:p w14:paraId="0AA1B07D" w14:textId="763D3E68"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Karar</w:t>
            </w:r>
          </w:p>
        </w:tc>
        <w:tc>
          <w:tcPr>
            <w:tcW w:w="1701" w:type="dxa"/>
          </w:tcPr>
          <w:p w14:paraId="77FC7164" w14:textId="26901F95"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2A96FC32" w14:textId="02185E17" w:rsidR="00CB15D2" w:rsidRDefault="00CB15D2" w:rsidP="00CB15D2">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Genel Müdür tarafından “Onay” kararı verilen akışlar L25 adımına, “Ret” kararı verilen akışlar L24 adımına ilerler.</w:t>
            </w:r>
          </w:p>
        </w:tc>
      </w:tr>
      <w:tr w:rsidR="00974BED" w:rsidRPr="00A41EE7" w14:paraId="63E478E5"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491BEA4" w14:textId="379D7326" w:rsidR="00974BED" w:rsidRDefault="00974BED" w:rsidP="00974BED">
            <w:pPr>
              <w:pStyle w:val="Tabloerik"/>
              <w:rPr>
                <w:sz w:val="22"/>
              </w:rPr>
            </w:pPr>
            <w:r>
              <w:rPr>
                <w:sz w:val="22"/>
              </w:rPr>
              <w:t>L29</w:t>
            </w:r>
          </w:p>
        </w:tc>
        <w:tc>
          <w:tcPr>
            <w:tcW w:w="1843" w:type="dxa"/>
          </w:tcPr>
          <w:p w14:paraId="564B65C7" w14:textId="11969A61" w:rsidR="00974BED" w:rsidRDefault="00974BED" w:rsidP="00974BE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Genel Müdür=Birinci Yönetici mi</w:t>
            </w:r>
          </w:p>
        </w:tc>
        <w:tc>
          <w:tcPr>
            <w:tcW w:w="1843" w:type="dxa"/>
          </w:tcPr>
          <w:p w14:paraId="258C7915" w14:textId="29635986" w:rsidR="00974BED" w:rsidRDefault="00974BED" w:rsidP="00974BE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Karar</w:t>
            </w:r>
          </w:p>
        </w:tc>
        <w:tc>
          <w:tcPr>
            <w:tcW w:w="1701" w:type="dxa"/>
          </w:tcPr>
          <w:p w14:paraId="190DE2CA" w14:textId="636E3F52" w:rsidR="00974BED" w:rsidRDefault="00974BED" w:rsidP="00974BE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44C20FC9" w14:textId="7A92FB5D" w:rsidR="00974BED" w:rsidRDefault="00974BED" w:rsidP="00974BE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Genel Müdür=Birinci Onaycı ise L</w:t>
            </w:r>
            <w:r w:rsidR="002E1574">
              <w:rPr>
                <w:sz w:val="22"/>
              </w:rPr>
              <w:t>31</w:t>
            </w:r>
            <w:r>
              <w:rPr>
                <w:sz w:val="22"/>
              </w:rPr>
              <w:t xml:space="preserve"> adımına ilerler. Değilse L</w:t>
            </w:r>
            <w:r w:rsidR="002E1574">
              <w:rPr>
                <w:sz w:val="22"/>
              </w:rPr>
              <w:t>33</w:t>
            </w:r>
            <w:r>
              <w:rPr>
                <w:sz w:val="22"/>
              </w:rPr>
              <w:t xml:space="preserve"> adımına ilerler</w:t>
            </w:r>
          </w:p>
        </w:tc>
      </w:tr>
      <w:tr w:rsidR="00974BED" w:rsidRPr="0034265F" w14:paraId="4A737167"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5FF9AFFC" w14:textId="1C173530" w:rsidR="00974BED" w:rsidRDefault="00974BED" w:rsidP="00974BED">
            <w:pPr>
              <w:pStyle w:val="Tabloerik"/>
              <w:rPr>
                <w:sz w:val="22"/>
              </w:rPr>
            </w:pPr>
            <w:r>
              <w:rPr>
                <w:sz w:val="22"/>
              </w:rPr>
              <w:t>L</w:t>
            </w:r>
            <w:r w:rsidR="00AB0DC6">
              <w:rPr>
                <w:sz w:val="22"/>
              </w:rPr>
              <w:t>30</w:t>
            </w:r>
          </w:p>
        </w:tc>
        <w:tc>
          <w:tcPr>
            <w:tcW w:w="1843" w:type="dxa"/>
          </w:tcPr>
          <w:p w14:paraId="08E1510F" w14:textId="1A241B27" w:rsidR="00974BED" w:rsidRDefault="00974BED" w:rsidP="00974BE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Genel Müdür Ret E-Posta Bilgilendirme</w:t>
            </w:r>
          </w:p>
        </w:tc>
        <w:tc>
          <w:tcPr>
            <w:tcW w:w="1843" w:type="dxa"/>
          </w:tcPr>
          <w:p w14:paraId="46EF5F40" w14:textId="76325459" w:rsidR="00974BED" w:rsidRDefault="00974BED" w:rsidP="00974BE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Elektronik Posta</w:t>
            </w:r>
          </w:p>
        </w:tc>
        <w:tc>
          <w:tcPr>
            <w:tcW w:w="1701" w:type="dxa"/>
          </w:tcPr>
          <w:p w14:paraId="6825F9EE" w14:textId="03DAC87B" w:rsidR="00974BED" w:rsidRDefault="00974BED" w:rsidP="00974BE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13F21DF1" w14:textId="7B49CAC1" w:rsidR="00974BED" w:rsidRDefault="00974BED" w:rsidP="00974BE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Genel Müdür tarafından “Ret” kararı verilen akışlar için akış kullanıcılarına bilgilendirme e-postası gönderilir.</w:t>
            </w:r>
          </w:p>
        </w:tc>
      </w:tr>
      <w:tr w:rsidR="00425994" w:rsidRPr="0034265F" w14:paraId="118BC982"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329602A" w14:textId="580C6EA8" w:rsidR="00425994" w:rsidRDefault="00425994" w:rsidP="00425994">
            <w:pPr>
              <w:pStyle w:val="Tabloerik"/>
              <w:rPr>
                <w:sz w:val="22"/>
              </w:rPr>
            </w:pPr>
            <w:r>
              <w:rPr>
                <w:sz w:val="22"/>
              </w:rPr>
              <w:t>L31</w:t>
            </w:r>
          </w:p>
        </w:tc>
        <w:tc>
          <w:tcPr>
            <w:tcW w:w="1843" w:type="dxa"/>
          </w:tcPr>
          <w:p w14:paraId="755B180D" w14:textId="71A20E80"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Genel Müdür=Birinci Yönetici Onay E-Posta Bilgilendirme</w:t>
            </w:r>
          </w:p>
        </w:tc>
        <w:tc>
          <w:tcPr>
            <w:tcW w:w="1843" w:type="dxa"/>
          </w:tcPr>
          <w:p w14:paraId="42B6A109" w14:textId="7B08611E"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Elektronik Posta</w:t>
            </w:r>
          </w:p>
        </w:tc>
        <w:tc>
          <w:tcPr>
            <w:tcW w:w="1701" w:type="dxa"/>
          </w:tcPr>
          <w:p w14:paraId="734CA8EA" w14:textId="0B82AE05"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5EF90042" w14:textId="70D97697" w:rsidR="00425994" w:rsidRDefault="00907F73"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Genel Müdür</w:t>
            </w:r>
            <w:r w:rsidR="00425994">
              <w:rPr>
                <w:sz w:val="22"/>
              </w:rPr>
              <w:t xml:space="preserve">=Birinci Yönetici olduğu senaryoda Direktöre e-posta gelmeyen e-posta kurgusu. </w:t>
            </w:r>
            <w:r>
              <w:rPr>
                <w:sz w:val="22"/>
              </w:rPr>
              <w:t>Genel Müdür</w:t>
            </w:r>
            <w:r w:rsidR="00425994">
              <w:rPr>
                <w:sz w:val="22"/>
              </w:rPr>
              <w:t xml:space="preserve"> tarafından “Onay” kararı verilen talepler için akış sahibine e-posta bilgilendirmesi yapılır.</w:t>
            </w:r>
          </w:p>
        </w:tc>
      </w:tr>
      <w:tr w:rsidR="00425994" w:rsidRPr="0034265F" w14:paraId="052C92FF"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49D267DD" w14:textId="45123955" w:rsidR="00425994" w:rsidRDefault="00425994" w:rsidP="00425994">
            <w:pPr>
              <w:pStyle w:val="Tabloerik"/>
              <w:rPr>
                <w:sz w:val="22"/>
              </w:rPr>
            </w:pPr>
            <w:r>
              <w:rPr>
                <w:sz w:val="22"/>
              </w:rPr>
              <w:t>L33</w:t>
            </w:r>
          </w:p>
        </w:tc>
        <w:tc>
          <w:tcPr>
            <w:tcW w:w="1843" w:type="dxa"/>
          </w:tcPr>
          <w:p w14:paraId="27E77542" w14:textId="30CEDB57" w:rsidR="00425994" w:rsidRDefault="00425994"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Genel Müdür Onay E-Posta Bilgilendirme</w:t>
            </w:r>
          </w:p>
        </w:tc>
        <w:tc>
          <w:tcPr>
            <w:tcW w:w="1843" w:type="dxa"/>
          </w:tcPr>
          <w:p w14:paraId="758A34FF" w14:textId="0AC177C5" w:rsidR="00425994" w:rsidRDefault="00425994"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Elektronik Post</w:t>
            </w:r>
          </w:p>
        </w:tc>
        <w:tc>
          <w:tcPr>
            <w:tcW w:w="1701" w:type="dxa"/>
          </w:tcPr>
          <w:p w14:paraId="52201A8A" w14:textId="3B1C67E8" w:rsidR="00425994" w:rsidRDefault="00425994"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34A6FC5F" w14:textId="4BCAF09E" w:rsidR="00425994" w:rsidRDefault="00425994"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Genel Müdür tarafından “Onay” kararı verilen akışlarda talep sahibine bilgilendirme epostası gönderilir.</w:t>
            </w:r>
          </w:p>
        </w:tc>
      </w:tr>
      <w:tr w:rsidR="00CF0FD4" w:rsidRPr="0034265F" w14:paraId="24C553D3"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F79FE6E" w14:textId="6D31410D" w:rsidR="00CF0FD4" w:rsidRDefault="00CF0FD4" w:rsidP="00425994">
            <w:pPr>
              <w:pStyle w:val="Tabloerik"/>
              <w:rPr>
                <w:sz w:val="22"/>
              </w:rPr>
            </w:pPr>
            <w:r>
              <w:rPr>
                <w:sz w:val="22"/>
              </w:rPr>
              <w:t>L34</w:t>
            </w:r>
          </w:p>
        </w:tc>
        <w:tc>
          <w:tcPr>
            <w:tcW w:w="1843" w:type="dxa"/>
          </w:tcPr>
          <w:p w14:paraId="56227C7B" w14:textId="259CC5B8" w:rsidR="00CF0FD4" w:rsidRDefault="00CF0FD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Finans Birleşim</w:t>
            </w:r>
          </w:p>
        </w:tc>
        <w:tc>
          <w:tcPr>
            <w:tcW w:w="1843" w:type="dxa"/>
          </w:tcPr>
          <w:p w14:paraId="040E4F35" w14:textId="7DD129BA" w:rsidR="00CF0FD4" w:rsidRDefault="00CF0FD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Birleşim</w:t>
            </w:r>
          </w:p>
        </w:tc>
        <w:tc>
          <w:tcPr>
            <w:tcW w:w="1701" w:type="dxa"/>
          </w:tcPr>
          <w:p w14:paraId="34015389" w14:textId="478E6716" w:rsidR="00CF0FD4" w:rsidRDefault="00CF0FD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31EE79D9" w14:textId="39028E1B" w:rsidR="00CF0FD4" w:rsidRDefault="00CF0FD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L31 ve L33 adımları</w:t>
            </w:r>
            <w:r w:rsidR="00857325">
              <w:rPr>
                <w:sz w:val="22"/>
              </w:rPr>
              <w:t>nı birleştirip L36 adımına iletir.</w:t>
            </w:r>
          </w:p>
        </w:tc>
      </w:tr>
      <w:tr w:rsidR="007467AD" w:rsidRPr="0034265F" w14:paraId="1EB7D5D6"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6BFE64CA" w14:textId="110F9DB0" w:rsidR="007467AD" w:rsidRDefault="007467AD" w:rsidP="00425994">
            <w:pPr>
              <w:pStyle w:val="Tabloerik"/>
              <w:rPr>
                <w:sz w:val="22"/>
              </w:rPr>
            </w:pPr>
            <w:r>
              <w:rPr>
                <w:sz w:val="22"/>
              </w:rPr>
              <w:t>L35</w:t>
            </w:r>
          </w:p>
        </w:tc>
        <w:tc>
          <w:tcPr>
            <w:tcW w:w="1843" w:type="dxa"/>
          </w:tcPr>
          <w:p w14:paraId="196D7CE4" w14:textId="5E64453D" w:rsidR="007467AD" w:rsidRDefault="007467AD"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Ret Birleşim</w:t>
            </w:r>
          </w:p>
        </w:tc>
        <w:tc>
          <w:tcPr>
            <w:tcW w:w="1843" w:type="dxa"/>
          </w:tcPr>
          <w:p w14:paraId="185CF2B3" w14:textId="225DCFCE" w:rsidR="007467AD" w:rsidRDefault="007467AD"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Birleşim</w:t>
            </w:r>
          </w:p>
        </w:tc>
        <w:tc>
          <w:tcPr>
            <w:tcW w:w="1701" w:type="dxa"/>
          </w:tcPr>
          <w:p w14:paraId="40D77586" w14:textId="119BA597" w:rsidR="007467AD" w:rsidRDefault="007467AD"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24C46DDF" w14:textId="7D870E62" w:rsidR="007467AD" w:rsidRDefault="00EC15F5"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L</w:t>
            </w:r>
            <w:proofErr w:type="gramStart"/>
            <w:r>
              <w:rPr>
                <w:sz w:val="22"/>
              </w:rPr>
              <w:t>22,L</w:t>
            </w:r>
            <w:proofErr w:type="gramEnd"/>
            <w:r>
              <w:rPr>
                <w:sz w:val="22"/>
              </w:rPr>
              <w:t>35 ve L15 adımlarını birleştirip</w:t>
            </w:r>
            <w:r w:rsidR="00423985">
              <w:rPr>
                <w:sz w:val="22"/>
              </w:rPr>
              <w:t xml:space="preserve"> L38 e taşır.</w:t>
            </w:r>
          </w:p>
        </w:tc>
      </w:tr>
      <w:tr w:rsidR="00425994" w:rsidRPr="0034265F" w14:paraId="60828D43"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A0FE2E2" w14:textId="08891337" w:rsidR="00425994" w:rsidRDefault="00425994" w:rsidP="00425994">
            <w:pPr>
              <w:pStyle w:val="Tabloerik"/>
              <w:rPr>
                <w:sz w:val="22"/>
              </w:rPr>
            </w:pPr>
            <w:r>
              <w:rPr>
                <w:sz w:val="22"/>
              </w:rPr>
              <w:t>L</w:t>
            </w:r>
            <w:r w:rsidR="00857325">
              <w:rPr>
                <w:sz w:val="22"/>
              </w:rPr>
              <w:t>3</w:t>
            </w:r>
            <w:r>
              <w:rPr>
                <w:sz w:val="22"/>
              </w:rPr>
              <w:t>6</w:t>
            </w:r>
          </w:p>
        </w:tc>
        <w:tc>
          <w:tcPr>
            <w:tcW w:w="1843" w:type="dxa"/>
          </w:tcPr>
          <w:p w14:paraId="6E7FABF3" w14:textId="4B2A56F7"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Finans Onay</w:t>
            </w:r>
          </w:p>
        </w:tc>
        <w:tc>
          <w:tcPr>
            <w:tcW w:w="1843" w:type="dxa"/>
          </w:tcPr>
          <w:p w14:paraId="32F47DCB" w14:textId="32572EE7"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Manuel Adım</w:t>
            </w:r>
          </w:p>
        </w:tc>
        <w:tc>
          <w:tcPr>
            <w:tcW w:w="1701" w:type="dxa"/>
          </w:tcPr>
          <w:p w14:paraId="688A999A" w14:textId="55AF2058"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Finans Departmanı</w:t>
            </w:r>
          </w:p>
        </w:tc>
        <w:tc>
          <w:tcPr>
            <w:tcW w:w="2834" w:type="dxa"/>
          </w:tcPr>
          <w:p w14:paraId="2833A661" w14:textId="3A78B44C"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Kullanıcı onaylanan taleplere ait ödeme planı bilgilerini form üzeri alanlara giriş yapar ve akışı ilerletir.</w:t>
            </w:r>
          </w:p>
        </w:tc>
      </w:tr>
      <w:tr w:rsidR="00425994" w:rsidRPr="0034265F" w14:paraId="671BC95E"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0B721BC2" w14:textId="4E6C24F9" w:rsidR="00425994" w:rsidRDefault="00425994" w:rsidP="00425994">
            <w:pPr>
              <w:pStyle w:val="Tabloerik"/>
              <w:rPr>
                <w:sz w:val="22"/>
              </w:rPr>
            </w:pPr>
            <w:r>
              <w:rPr>
                <w:sz w:val="22"/>
              </w:rPr>
              <w:lastRenderedPageBreak/>
              <w:t>L</w:t>
            </w:r>
            <w:r w:rsidR="007467AD">
              <w:rPr>
                <w:sz w:val="22"/>
              </w:rPr>
              <w:t>3</w:t>
            </w:r>
            <w:r>
              <w:rPr>
                <w:sz w:val="22"/>
              </w:rPr>
              <w:t>7</w:t>
            </w:r>
          </w:p>
        </w:tc>
        <w:tc>
          <w:tcPr>
            <w:tcW w:w="1843" w:type="dxa"/>
          </w:tcPr>
          <w:p w14:paraId="339FA1D7" w14:textId="5EE29C18" w:rsidR="00425994" w:rsidRDefault="00425994"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Finans Onay E-Posta Bilgilendirme</w:t>
            </w:r>
          </w:p>
        </w:tc>
        <w:tc>
          <w:tcPr>
            <w:tcW w:w="1843" w:type="dxa"/>
          </w:tcPr>
          <w:p w14:paraId="0E109012" w14:textId="368B2108" w:rsidR="00425994" w:rsidRDefault="00425994"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Elektronik Posta</w:t>
            </w:r>
          </w:p>
        </w:tc>
        <w:tc>
          <w:tcPr>
            <w:tcW w:w="1701" w:type="dxa"/>
          </w:tcPr>
          <w:p w14:paraId="2C73C9A6" w14:textId="127F015B" w:rsidR="00425994" w:rsidRDefault="00425994"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710BA73D" w14:textId="2D63C48B" w:rsidR="00425994" w:rsidRDefault="00425994"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Finans tarafından ilerletilen akışlarda talep sahibine ödeme plan bilgisini de içeren bilgilendirme e-postası gönderilir.</w:t>
            </w:r>
          </w:p>
        </w:tc>
      </w:tr>
      <w:tr w:rsidR="00425994" w:rsidRPr="0034265F" w14:paraId="7F410EE0"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008FEE1" w14:textId="4854AD68" w:rsidR="00425994" w:rsidRDefault="00425994" w:rsidP="00425994">
            <w:pPr>
              <w:pStyle w:val="Tabloerik"/>
              <w:rPr>
                <w:sz w:val="22"/>
              </w:rPr>
            </w:pPr>
            <w:r>
              <w:rPr>
                <w:sz w:val="22"/>
              </w:rPr>
              <w:t>L</w:t>
            </w:r>
            <w:r w:rsidR="00423985">
              <w:rPr>
                <w:sz w:val="22"/>
              </w:rPr>
              <w:t>3</w:t>
            </w:r>
            <w:r>
              <w:rPr>
                <w:sz w:val="22"/>
              </w:rPr>
              <w:t>8</w:t>
            </w:r>
          </w:p>
        </w:tc>
        <w:tc>
          <w:tcPr>
            <w:tcW w:w="1843" w:type="dxa"/>
          </w:tcPr>
          <w:p w14:paraId="6426CE82" w14:textId="7D4F8D9E"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Bitiş Birleşim</w:t>
            </w:r>
          </w:p>
        </w:tc>
        <w:tc>
          <w:tcPr>
            <w:tcW w:w="1843" w:type="dxa"/>
          </w:tcPr>
          <w:p w14:paraId="3FCD4A16" w14:textId="6FF8E34D"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Birleşim</w:t>
            </w:r>
          </w:p>
        </w:tc>
        <w:tc>
          <w:tcPr>
            <w:tcW w:w="1701" w:type="dxa"/>
          </w:tcPr>
          <w:p w14:paraId="41A0074F" w14:textId="3A34F962"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334528F5" w14:textId="1A1459DB"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L</w:t>
            </w:r>
            <w:r w:rsidR="00423985">
              <w:rPr>
                <w:sz w:val="22"/>
              </w:rPr>
              <w:t>37</w:t>
            </w:r>
            <w:r>
              <w:rPr>
                <w:sz w:val="22"/>
              </w:rPr>
              <w:t xml:space="preserve"> ve L</w:t>
            </w:r>
            <w:r w:rsidR="00423985">
              <w:rPr>
                <w:sz w:val="22"/>
              </w:rPr>
              <w:t>35</w:t>
            </w:r>
            <w:r>
              <w:rPr>
                <w:sz w:val="22"/>
              </w:rPr>
              <w:t xml:space="preserve"> adımlarını birleştirerek akışı L</w:t>
            </w:r>
            <w:r w:rsidR="00423985">
              <w:rPr>
                <w:sz w:val="22"/>
              </w:rPr>
              <w:t>3</w:t>
            </w:r>
            <w:r>
              <w:rPr>
                <w:sz w:val="22"/>
              </w:rPr>
              <w:t>9 adımına ilerletir.</w:t>
            </w:r>
          </w:p>
        </w:tc>
      </w:tr>
      <w:tr w:rsidR="00423985" w:rsidRPr="0034265F" w14:paraId="3034B3DC" w14:textId="77777777" w:rsidTr="00AF3FAA">
        <w:tc>
          <w:tcPr>
            <w:cnfStyle w:val="001000000000" w:firstRow="0" w:lastRow="0" w:firstColumn="1" w:lastColumn="0" w:oddVBand="0" w:evenVBand="0" w:oddHBand="0" w:evenHBand="0" w:firstRowFirstColumn="0" w:firstRowLastColumn="0" w:lastRowFirstColumn="0" w:lastRowLastColumn="0"/>
            <w:tcW w:w="1129" w:type="dxa"/>
          </w:tcPr>
          <w:p w14:paraId="7008B616" w14:textId="13D0C695" w:rsidR="00423985" w:rsidRDefault="00423985" w:rsidP="00425994">
            <w:pPr>
              <w:pStyle w:val="Tabloerik"/>
              <w:rPr>
                <w:sz w:val="22"/>
              </w:rPr>
            </w:pPr>
            <w:r>
              <w:rPr>
                <w:sz w:val="22"/>
              </w:rPr>
              <w:t xml:space="preserve">L39 </w:t>
            </w:r>
          </w:p>
        </w:tc>
        <w:tc>
          <w:tcPr>
            <w:tcW w:w="1843" w:type="dxa"/>
          </w:tcPr>
          <w:p w14:paraId="193E56B7" w14:textId="7E6B0F16" w:rsidR="00423985" w:rsidRDefault="00423985"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Dosya Kartı güncelleme makrosu</w:t>
            </w:r>
          </w:p>
        </w:tc>
        <w:tc>
          <w:tcPr>
            <w:tcW w:w="1843" w:type="dxa"/>
          </w:tcPr>
          <w:p w14:paraId="0791738A" w14:textId="35ABF843" w:rsidR="00423985" w:rsidRDefault="00423985"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Makro</w:t>
            </w:r>
          </w:p>
        </w:tc>
        <w:tc>
          <w:tcPr>
            <w:tcW w:w="1701" w:type="dxa"/>
          </w:tcPr>
          <w:p w14:paraId="720A2C6D" w14:textId="72AC6212" w:rsidR="00423985" w:rsidRDefault="00423985"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Sistem</w:t>
            </w:r>
          </w:p>
        </w:tc>
        <w:tc>
          <w:tcPr>
            <w:tcW w:w="2834" w:type="dxa"/>
          </w:tcPr>
          <w:p w14:paraId="0B5753C0" w14:textId="14A51FCF" w:rsidR="00423985" w:rsidRDefault="00423985" w:rsidP="0042599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Dosya kartının güncellendiği makro adımı</w:t>
            </w:r>
          </w:p>
        </w:tc>
      </w:tr>
      <w:tr w:rsidR="00425994" w:rsidRPr="004B5001" w14:paraId="1DBB4872" w14:textId="77777777" w:rsidTr="00AF3F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DE49956" w14:textId="36B1E169" w:rsidR="00425994" w:rsidRDefault="00425994" w:rsidP="00425994">
            <w:pPr>
              <w:pStyle w:val="Tabloerik"/>
              <w:rPr>
                <w:sz w:val="22"/>
              </w:rPr>
            </w:pPr>
            <w:r>
              <w:rPr>
                <w:sz w:val="22"/>
              </w:rPr>
              <w:t>L</w:t>
            </w:r>
            <w:r w:rsidR="00423985">
              <w:rPr>
                <w:sz w:val="22"/>
              </w:rPr>
              <w:t>40</w:t>
            </w:r>
          </w:p>
        </w:tc>
        <w:tc>
          <w:tcPr>
            <w:tcW w:w="1843" w:type="dxa"/>
          </w:tcPr>
          <w:p w14:paraId="45DB8316" w14:textId="0D7E3E49"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Bitiş</w:t>
            </w:r>
          </w:p>
        </w:tc>
        <w:tc>
          <w:tcPr>
            <w:tcW w:w="1843" w:type="dxa"/>
          </w:tcPr>
          <w:p w14:paraId="1140ACCD" w14:textId="3F283144"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Bitiş</w:t>
            </w:r>
          </w:p>
        </w:tc>
        <w:tc>
          <w:tcPr>
            <w:tcW w:w="1701" w:type="dxa"/>
          </w:tcPr>
          <w:p w14:paraId="7931E4B9" w14:textId="03F6C0C5"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Sistem</w:t>
            </w:r>
          </w:p>
        </w:tc>
        <w:tc>
          <w:tcPr>
            <w:tcW w:w="2834" w:type="dxa"/>
          </w:tcPr>
          <w:p w14:paraId="0A208C84" w14:textId="2C4DE87C" w:rsidR="00425994" w:rsidRDefault="00425994" w:rsidP="0042599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Akış sonlanır.</w:t>
            </w:r>
          </w:p>
        </w:tc>
      </w:tr>
    </w:tbl>
    <w:p w14:paraId="3026C994" w14:textId="77777777" w:rsidR="00883A69" w:rsidRDefault="00883A69" w:rsidP="00791006">
      <w:pPr>
        <w:pStyle w:val="Taslak1"/>
        <w:numPr>
          <w:ilvl w:val="0"/>
          <w:numId w:val="9"/>
        </w:numPr>
        <w:rPr>
          <w:noProof/>
          <w:lang w:val="tr-TR"/>
        </w:rPr>
      </w:pPr>
      <w:bookmarkStart w:id="10" w:name="_Toc179204270"/>
      <w:r w:rsidRPr="00791006">
        <w:rPr>
          <w:noProof/>
          <w:lang w:val="tr-TR"/>
        </w:rPr>
        <w:t>Veri Modeli (Tip Detayları)</w:t>
      </w:r>
      <w:bookmarkEnd w:id="10"/>
    </w:p>
    <w:tbl>
      <w:tblPr>
        <w:tblStyle w:val="GridTable4-Accent11"/>
        <w:tblW w:w="0" w:type="auto"/>
        <w:tblLook w:val="04A0" w:firstRow="1" w:lastRow="0" w:firstColumn="1" w:lastColumn="0" w:noHBand="0" w:noVBand="1"/>
      </w:tblPr>
      <w:tblGrid>
        <w:gridCol w:w="1870"/>
        <w:gridCol w:w="1870"/>
        <w:gridCol w:w="1870"/>
        <w:gridCol w:w="1870"/>
        <w:gridCol w:w="1870"/>
      </w:tblGrid>
      <w:tr w:rsidR="00E45783" w14:paraId="72883AD6" w14:textId="77777777" w:rsidTr="00A569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B0FFDEB" w14:textId="77777777" w:rsidR="00E45783" w:rsidRPr="000549DC" w:rsidRDefault="00C126D2" w:rsidP="00E45783">
            <w:pPr>
              <w:pStyle w:val="TabloBalk"/>
            </w:pPr>
            <w:r>
              <w:t>Nesne Adı</w:t>
            </w:r>
          </w:p>
        </w:tc>
        <w:tc>
          <w:tcPr>
            <w:tcW w:w="1870" w:type="dxa"/>
          </w:tcPr>
          <w:p w14:paraId="0F8D0155" w14:textId="77777777" w:rsidR="00E45783" w:rsidRPr="000549DC" w:rsidRDefault="00E45783" w:rsidP="00E45783">
            <w:pPr>
              <w:pStyle w:val="TabloBalk"/>
              <w:cnfStyle w:val="100000000000" w:firstRow="1" w:lastRow="0" w:firstColumn="0" w:lastColumn="0" w:oddVBand="0" w:evenVBand="0" w:oddHBand="0" w:evenHBand="0" w:firstRowFirstColumn="0" w:firstRowLastColumn="0" w:lastRowFirstColumn="0" w:lastRowLastColumn="0"/>
            </w:pPr>
            <w:r w:rsidRPr="000549DC">
              <w:t>Veri Tipi</w:t>
            </w:r>
          </w:p>
        </w:tc>
        <w:tc>
          <w:tcPr>
            <w:tcW w:w="1870" w:type="dxa"/>
          </w:tcPr>
          <w:p w14:paraId="2F78CF01" w14:textId="77777777" w:rsidR="00E45783" w:rsidRPr="000549DC" w:rsidRDefault="00E45783" w:rsidP="00E45783">
            <w:pPr>
              <w:pStyle w:val="TabloBalk"/>
              <w:cnfStyle w:val="100000000000" w:firstRow="1" w:lastRow="0" w:firstColumn="0" w:lastColumn="0" w:oddVBand="0" w:evenVBand="0" w:oddHBand="0" w:evenHBand="0" w:firstRowFirstColumn="0" w:firstRowLastColumn="0" w:lastRowFirstColumn="0" w:lastRowLastColumn="0"/>
            </w:pPr>
            <w:r w:rsidRPr="000549DC">
              <w:t>Aranabilir</w:t>
            </w:r>
          </w:p>
        </w:tc>
        <w:tc>
          <w:tcPr>
            <w:tcW w:w="1870" w:type="dxa"/>
          </w:tcPr>
          <w:p w14:paraId="48AA2AE3" w14:textId="77777777" w:rsidR="00E45783" w:rsidRPr="000549DC" w:rsidRDefault="00E45783" w:rsidP="00E45783">
            <w:pPr>
              <w:pStyle w:val="TabloBalk"/>
              <w:cnfStyle w:val="100000000000" w:firstRow="1" w:lastRow="0" w:firstColumn="0" w:lastColumn="0" w:oddVBand="0" w:evenVBand="0" w:oddHBand="0" w:evenHBand="0" w:firstRowFirstColumn="0" w:firstRowLastColumn="0" w:lastRowFirstColumn="0" w:lastRowLastColumn="0"/>
            </w:pPr>
            <w:r w:rsidRPr="000549DC">
              <w:t xml:space="preserve">  Zorunluluk</w:t>
            </w:r>
          </w:p>
        </w:tc>
        <w:tc>
          <w:tcPr>
            <w:tcW w:w="1870" w:type="dxa"/>
          </w:tcPr>
          <w:p w14:paraId="433C11EB" w14:textId="77777777" w:rsidR="00E45783" w:rsidRPr="000549DC" w:rsidRDefault="00E45783" w:rsidP="00E45783">
            <w:pPr>
              <w:pStyle w:val="TabloBalk"/>
              <w:cnfStyle w:val="100000000000" w:firstRow="1" w:lastRow="0" w:firstColumn="0" w:lastColumn="0" w:oddVBand="0" w:evenVBand="0" w:oddHBand="0" w:evenHBand="0" w:firstRowFirstColumn="0" w:firstRowLastColumn="0" w:lastRowFirstColumn="0" w:lastRowLastColumn="0"/>
            </w:pPr>
            <w:r w:rsidRPr="000549DC">
              <w:t>Boyut</w:t>
            </w:r>
          </w:p>
        </w:tc>
      </w:tr>
      <w:tr w:rsidR="00C80BFF" w14:paraId="08F10951"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780FDB0B" w14:textId="02542927" w:rsidR="00C80BFF" w:rsidRDefault="00C80BFF" w:rsidP="00C80BFF">
            <w:pPr>
              <w:pStyle w:val="Tabloerik"/>
            </w:pPr>
            <w:r>
              <w:rPr>
                <w:sz w:val="22"/>
              </w:rPr>
              <w:t>Açıklama</w:t>
            </w:r>
          </w:p>
        </w:tc>
        <w:tc>
          <w:tcPr>
            <w:tcW w:w="1870" w:type="dxa"/>
          </w:tcPr>
          <w:p w14:paraId="13532431" w14:textId="71BB6926"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Serbest Yazı</w:t>
            </w:r>
          </w:p>
        </w:tc>
        <w:tc>
          <w:tcPr>
            <w:tcW w:w="1870" w:type="dxa"/>
          </w:tcPr>
          <w:p w14:paraId="77A0348E" w14:textId="3DBDC88C"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70" w:type="dxa"/>
          </w:tcPr>
          <w:p w14:paraId="580D13BC" w14:textId="4513FF17" w:rsidR="00C80BFF" w:rsidRPr="008819AE" w:rsidRDefault="008819AE" w:rsidP="00C80BFF">
            <w:pPr>
              <w:pStyle w:val="Tabloerik"/>
              <w:cnfStyle w:val="000000100000" w:firstRow="0" w:lastRow="0" w:firstColumn="0" w:lastColumn="0" w:oddVBand="0" w:evenVBand="0" w:oddHBand="1" w:evenHBand="0" w:firstRowFirstColumn="0" w:firstRowLastColumn="0" w:lastRowFirstColumn="0" w:lastRowLastColumn="0"/>
              <w:rPr>
                <w:sz w:val="22"/>
                <w:szCs w:val="32"/>
              </w:rPr>
            </w:pPr>
            <w:r w:rsidRPr="008819AE">
              <w:rPr>
                <w:sz w:val="22"/>
                <w:szCs w:val="32"/>
              </w:rPr>
              <w:t>Evet</w:t>
            </w:r>
          </w:p>
        </w:tc>
        <w:tc>
          <w:tcPr>
            <w:tcW w:w="1870" w:type="dxa"/>
          </w:tcPr>
          <w:p w14:paraId="08BAFFB9" w14:textId="4C7C5AB7"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1000</w:t>
            </w:r>
          </w:p>
        </w:tc>
      </w:tr>
      <w:tr w:rsidR="00C80BFF" w14:paraId="204D7159"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2422F349" w14:textId="59B0EDD4" w:rsidR="00C80BFF" w:rsidRDefault="00C80BFF" w:rsidP="00C80BFF">
            <w:pPr>
              <w:pStyle w:val="Tabloerik"/>
            </w:pPr>
            <w:r>
              <w:rPr>
                <w:sz w:val="22"/>
              </w:rPr>
              <w:t>Adı Soyadı</w:t>
            </w:r>
          </w:p>
        </w:tc>
        <w:tc>
          <w:tcPr>
            <w:tcW w:w="1870" w:type="dxa"/>
          </w:tcPr>
          <w:p w14:paraId="6BDBED2A" w14:textId="73A0C590"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870" w:type="dxa"/>
          </w:tcPr>
          <w:p w14:paraId="6F26668E" w14:textId="79C82690"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70" w:type="dxa"/>
          </w:tcPr>
          <w:p w14:paraId="2F3950FF" w14:textId="0E7C48E5"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1870" w:type="dxa"/>
          </w:tcPr>
          <w:p w14:paraId="44E50068" w14:textId="51051FEE"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ED07B0" w14:paraId="4138BE0D"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62C72CC8" w14:textId="4CECB535" w:rsidR="00ED07B0" w:rsidRDefault="00880E27" w:rsidP="00C80BFF">
            <w:pPr>
              <w:pStyle w:val="Tabloerik"/>
              <w:rPr>
                <w:sz w:val="22"/>
              </w:rPr>
            </w:pPr>
            <w:r>
              <w:rPr>
                <w:sz w:val="22"/>
              </w:rPr>
              <w:t>Birinci Yönetici</w:t>
            </w:r>
          </w:p>
        </w:tc>
        <w:tc>
          <w:tcPr>
            <w:tcW w:w="1870" w:type="dxa"/>
          </w:tcPr>
          <w:p w14:paraId="0E0DEEB8" w14:textId="0184B2A0" w:rsidR="00ED07B0" w:rsidRDefault="00880E27"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870" w:type="dxa"/>
          </w:tcPr>
          <w:p w14:paraId="478BB833" w14:textId="7B60A213" w:rsidR="00ED07B0" w:rsidRDefault="00880E27"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70" w:type="dxa"/>
          </w:tcPr>
          <w:p w14:paraId="56264E93" w14:textId="124D4E1B" w:rsidR="00ED07B0" w:rsidRDefault="00880E27"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1870" w:type="dxa"/>
          </w:tcPr>
          <w:p w14:paraId="16A13346" w14:textId="1316BD6E" w:rsidR="00ED07B0" w:rsidRDefault="00880E27"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75</w:t>
            </w:r>
          </w:p>
        </w:tc>
      </w:tr>
      <w:tr w:rsidR="00C80BFF" w14:paraId="312948BA"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49AC2773" w14:textId="65CDC191" w:rsidR="00C80BFF" w:rsidRDefault="001C2688" w:rsidP="00C80BFF">
            <w:pPr>
              <w:pStyle w:val="Tabloerik"/>
            </w:pPr>
            <w:r>
              <w:rPr>
                <w:sz w:val="22"/>
              </w:rPr>
              <w:t>Bölüm Program Adı</w:t>
            </w:r>
          </w:p>
        </w:tc>
        <w:tc>
          <w:tcPr>
            <w:tcW w:w="1870" w:type="dxa"/>
          </w:tcPr>
          <w:p w14:paraId="6C7241AA" w14:textId="3B9AB2CD"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870" w:type="dxa"/>
          </w:tcPr>
          <w:p w14:paraId="764DFD42" w14:textId="38CA3305"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70" w:type="dxa"/>
          </w:tcPr>
          <w:p w14:paraId="28F9B966" w14:textId="40142AC5"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1870" w:type="dxa"/>
          </w:tcPr>
          <w:p w14:paraId="0F4A519A" w14:textId="60B9AD3E"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120</w:t>
            </w:r>
          </w:p>
        </w:tc>
      </w:tr>
      <w:tr w:rsidR="00C80BFF" w14:paraId="0A8450A7"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17D7E1DD" w14:textId="4E381005" w:rsidR="00C80BFF" w:rsidRDefault="00C80BFF" w:rsidP="00C80BFF">
            <w:pPr>
              <w:pStyle w:val="Tabloerik"/>
            </w:pPr>
            <w:r>
              <w:rPr>
                <w:sz w:val="22"/>
              </w:rPr>
              <w:t>Departman</w:t>
            </w:r>
          </w:p>
        </w:tc>
        <w:tc>
          <w:tcPr>
            <w:tcW w:w="1870" w:type="dxa"/>
          </w:tcPr>
          <w:p w14:paraId="50008A0A" w14:textId="177C66AC" w:rsidR="00C80BFF" w:rsidRPr="00420D33" w:rsidRDefault="00420D33" w:rsidP="00C80BFF">
            <w:pPr>
              <w:pStyle w:val="Tabloerik"/>
              <w:cnfStyle w:val="000000100000" w:firstRow="0" w:lastRow="0" w:firstColumn="0" w:lastColumn="0" w:oddVBand="0" w:evenVBand="0" w:oddHBand="1" w:evenHBand="0" w:firstRowFirstColumn="0" w:firstRowLastColumn="0" w:lastRowFirstColumn="0" w:lastRowLastColumn="0"/>
              <w:rPr>
                <w:sz w:val="22"/>
              </w:rPr>
            </w:pPr>
            <w:r w:rsidRPr="00420D33">
              <w:rPr>
                <w:sz w:val="22"/>
              </w:rPr>
              <w:t>Liste</w:t>
            </w:r>
          </w:p>
        </w:tc>
        <w:tc>
          <w:tcPr>
            <w:tcW w:w="1870" w:type="dxa"/>
          </w:tcPr>
          <w:p w14:paraId="3FBC88A9" w14:textId="31B822AB"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70" w:type="dxa"/>
          </w:tcPr>
          <w:p w14:paraId="3ED38BDE" w14:textId="0016D8E9"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870" w:type="dxa"/>
          </w:tcPr>
          <w:p w14:paraId="54A9A0A2" w14:textId="078C0D82"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75</w:t>
            </w:r>
          </w:p>
        </w:tc>
      </w:tr>
      <w:tr w:rsidR="00C80BFF" w14:paraId="37860A81"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1116DC6E" w14:textId="22EEE3CF" w:rsidR="00C80BFF" w:rsidRDefault="00C80BFF" w:rsidP="00C80BFF">
            <w:pPr>
              <w:pStyle w:val="Tabloerik"/>
            </w:pPr>
            <w:r>
              <w:rPr>
                <w:sz w:val="22"/>
              </w:rPr>
              <w:t>Direktör Adı</w:t>
            </w:r>
          </w:p>
        </w:tc>
        <w:tc>
          <w:tcPr>
            <w:tcW w:w="1870" w:type="dxa"/>
          </w:tcPr>
          <w:p w14:paraId="35131F8F" w14:textId="41A64A71"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870" w:type="dxa"/>
          </w:tcPr>
          <w:p w14:paraId="39AE823F" w14:textId="2382BB4D"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70" w:type="dxa"/>
          </w:tcPr>
          <w:p w14:paraId="76C787CB" w14:textId="6958422D"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1870" w:type="dxa"/>
          </w:tcPr>
          <w:p w14:paraId="5FB17FF0" w14:textId="79EFA3F1"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70</w:t>
            </w:r>
          </w:p>
        </w:tc>
      </w:tr>
      <w:tr w:rsidR="005A6B9A" w14:paraId="4FCF1868"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21025608" w14:textId="11B74F74" w:rsidR="005A6B9A" w:rsidRDefault="005A6B9A" w:rsidP="00C80BFF">
            <w:pPr>
              <w:pStyle w:val="Tabloerik"/>
              <w:rPr>
                <w:sz w:val="22"/>
              </w:rPr>
            </w:pPr>
            <w:r>
              <w:rPr>
                <w:sz w:val="22"/>
              </w:rPr>
              <w:t>Direktör Karar</w:t>
            </w:r>
          </w:p>
        </w:tc>
        <w:tc>
          <w:tcPr>
            <w:tcW w:w="1870" w:type="dxa"/>
          </w:tcPr>
          <w:p w14:paraId="71AB34CA" w14:textId="2681DD3B" w:rsidR="005A6B9A" w:rsidRDefault="005A6B9A"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870" w:type="dxa"/>
          </w:tcPr>
          <w:p w14:paraId="501518F3" w14:textId="7510F5B5" w:rsidR="005A6B9A" w:rsidRDefault="005A6B9A"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70" w:type="dxa"/>
          </w:tcPr>
          <w:p w14:paraId="546B0DF3" w14:textId="631B3CC3" w:rsidR="005A6B9A" w:rsidRDefault="005A6B9A"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1870" w:type="dxa"/>
          </w:tcPr>
          <w:p w14:paraId="2A02FDCB" w14:textId="6916FBE1" w:rsidR="005A6B9A" w:rsidRDefault="005A6B9A"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75</w:t>
            </w:r>
          </w:p>
        </w:tc>
      </w:tr>
      <w:tr w:rsidR="005A6B9A" w14:paraId="73C19E8E"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33A57AB1" w14:textId="6D5CC628" w:rsidR="005A6B9A" w:rsidRPr="003F0A8C" w:rsidRDefault="008819AE" w:rsidP="00C80BFF">
            <w:pPr>
              <w:pStyle w:val="Tabloerik"/>
              <w:rPr>
                <w:sz w:val="22"/>
              </w:rPr>
            </w:pPr>
            <w:r>
              <w:rPr>
                <w:sz w:val="22"/>
              </w:rPr>
              <w:t>Eğitim Başlangıç Tarihi</w:t>
            </w:r>
          </w:p>
        </w:tc>
        <w:tc>
          <w:tcPr>
            <w:tcW w:w="1870" w:type="dxa"/>
          </w:tcPr>
          <w:p w14:paraId="6E609CB5" w14:textId="4F89AB3A" w:rsidR="005A6B9A" w:rsidRDefault="008819AE"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870" w:type="dxa"/>
          </w:tcPr>
          <w:p w14:paraId="0B68C5BE" w14:textId="4DF5AC6A" w:rsidR="005A6B9A" w:rsidRDefault="008819AE"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4D76B269" w14:textId="68EB2F2F" w:rsidR="005A6B9A" w:rsidRDefault="008819AE"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5DA73C50" w14:textId="77777777" w:rsidR="005A6B9A" w:rsidRDefault="005A6B9A" w:rsidP="00C80BF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5A6B9A" w14:paraId="4983F367"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73027EC2" w14:textId="5B713E1C" w:rsidR="005A6B9A" w:rsidRPr="003F0A8C" w:rsidRDefault="00AE1B02" w:rsidP="00C80BFF">
            <w:pPr>
              <w:pStyle w:val="Tabloerik"/>
              <w:rPr>
                <w:sz w:val="22"/>
              </w:rPr>
            </w:pPr>
            <w:r>
              <w:rPr>
                <w:sz w:val="22"/>
              </w:rPr>
              <w:t>Eğitim Bitiş Tarihi</w:t>
            </w:r>
          </w:p>
        </w:tc>
        <w:tc>
          <w:tcPr>
            <w:tcW w:w="1870" w:type="dxa"/>
          </w:tcPr>
          <w:p w14:paraId="41C5C067" w14:textId="129F0EE2" w:rsidR="005A6B9A" w:rsidRDefault="00AE1B02"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870" w:type="dxa"/>
          </w:tcPr>
          <w:p w14:paraId="5A7306DC" w14:textId="669E55E0" w:rsidR="005A6B9A" w:rsidRDefault="00AE1B02"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70" w:type="dxa"/>
          </w:tcPr>
          <w:p w14:paraId="09DAFECA" w14:textId="5EE54AAA" w:rsidR="005A6B9A" w:rsidRDefault="00AE1B02"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70" w:type="dxa"/>
          </w:tcPr>
          <w:p w14:paraId="316D4F32" w14:textId="77777777" w:rsidR="005A6B9A" w:rsidRDefault="005A6B9A" w:rsidP="00C80BF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C80BFF" w14:paraId="6237788B"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0621BB45" w14:textId="79714E75" w:rsidR="00C80BFF" w:rsidRDefault="00C80BFF" w:rsidP="00C80BFF">
            <w:pPr>
              <w:pStyle w:val="Tabloerik"/>
            </w:pPr>
            <w:r w:rsidRPr="003F0A8C">
              <w:rPr>
                <w:sz w:val="22"/>
              </w:rPr>
              <w:t>Finans Müdürü Adı</w:t>
            </w:r>
          </w:p>
        </w:tc>
        <w:tc>
          <w:tcPr>
            <w:tcW w:w="1870" w:type="dxa"/>
          </w:tcPr>
          <w:p w14:paraId="5719FFE9" w14:textId="0ADBCCBA"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870" w:type="dxa"/>
          </w:tcPr>
          <w:p w14:paraId="1B7B702E" w14:textId="2D49B68A"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70" w:type="dxa"/>
          </w:tcPr>
          <w:p w14:paraId="698B42B7" w14:textId="7FECA418"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1870" w:type="dxa"/>
          </w:tcPr>
          <w:p w14:paraId="1E8B548D" w14:textId="3460365D"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70</w:t>
            </w:r>
          </w:p>
        </w:tc>
      </w:tr>
      <w:tr w:rsidR="00AE1B02" w14:paraId="6E1004A9"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21DEA79" w14:textId="02CEA6E7" w:rsidR="00AE1B02" w:rsidRPr="003F0A8C" w:rsidRDefault="00AE1B02" w:rsidP="00C80BFF">
            <w:pPr>
              <w:pStyle w:val="Tabloerik"/>
              <w:rPr>
                <w:sz w:val="22"/>
              </w:rPr>
            </w:pPr>
            <w:r>
              <w:rPr>
                <w:sz w:val="22"/>
              </w:rPr>
              <w:t>Finans Müdürü Karar</w:t>
            </w:r>
          </w:p>
        </w:tc>
        <w:tc>
          <w:tcPr>
            <w:tcW w:w="1870" w:type="dxa"/>
          </w:tcPr>
          <w:p w14:paraId="60B90B48" w14:textId="0A37F084" w:rsidR="00AE1B02" w:rsidRDefault="005A16AD"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870" w:type="dxa"/>
          </w:tcPr>
          <w:p w14:paraId="35F2B581" w14:textId="52C351BE" w:rsidR="00AE1B02" w:rsidRDefault="005A16AD"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70" w:type="dxa"/>
          </w:tcPr>
          <w:p w14:paraId="3B29E25E" w14:textId="408FC1B2" w:rsidR="00AE1B02" w:rsidRDefault="005A16AD"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1870" w:type="dxa"/>
          </w:tcPr>
          <w:p w14:paraId="50DDF515" w14:textId="25097C93" w:rsidR="00AE1B02" w:rsidRDefault="005A16AD"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20</w:t>
            </w:r>
          </w:p>
        </w:tc>
      </w:tr>
      <w:tr w:rsidR="00AE1B02" w14:paraId="49BE235F"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051845BD" w14:textId="6A125B2F" w:rsidR="00C80BFF" w:rsidRDefault="00C80BFF" w:rsidP="00C80BFF">
            <w:pPr>
              <w:pStyle w:val="Tabloerik"/>
            </w:pPr>
            <w:r>
              <w:rPr>
                <w:sz w:val="22"/>
              </w:rPr>
              <w:t>Genel Müdür Adı</w:t>
            </w:r>
          </w:p>
        </w:tc>
        <w:tc>
          <w:tcPr>
            <w:tcW w:w="1870" w:type="dxa"/>
          </w:tcPr>
          <w:p w14:paraId="0F3823F4" w14:textId="5D410C43"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870" w:type="dxa"/>
          </w:tcPr>
          <w:p w14:paraId="77C7F545" w14:textId="23805FA7"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70" w:type="dxa"/>
          </w:tcPr>
          <w:p w14:paraId="4D1949A8" w14:textId="0EE24012"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1870" w:type="dxa"/>
          </w:tcPr>
          <w:p w14:paraId="5E2B99F5" w14:textId="18C0A112" w:rsidR="00C80BFF" w:rsidRDefault="00C80BFF" w:rsidP="00C80BFF">
            <w:pPr>
              <w:pStyle w:val="Tabloerik"/>
              <w:cnfStyle w:val="000000000000" w:firstRow="0" w:lastRow="0" w:firstColumn="0" w:lastColumn="0" w:oddVBand="0" w:evenVBand="0" w:oddHBand="0" w:evenHBand="0" w:firstRowFirstColumn="0" w:firstRowLastColumn="0" w:lastRowFirstColumn="0" w:lastRowLastColumn="0"/>
            </w:pPr>
            <w:r>
              <w:rPr>
                <w:sz w:val="22"/>
              </w:rPr>
              <w:t>70</w:t>
            </w:r>
          </w:p>
        </w:tc>
      </w:tr>
      <w:tr w:rsidR="00C80BFF" w14:paraId="49AF753E"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1E5FC569" w14:textId="2FAEBED2" w:rsidR="00C80BFF" w:rsidRDefault="005A16AD" w:rsidP="00C80BFF">
            <w:pPr>
              <w:pStyle w:val="Tabloerik"/>
            </w:pPr>
            <w:r>
              <w:rPr>
                <w:sz w:val="22"/>
              </w:rPr>
              <w:t xml:space="preserve">Genel Müdür </w:t>
            </w:r>
            <w:r w:rsidR="00C80BFF">
              <w:rPr>
                <w:sz w:val="22"/>
              </w:rPr>
              <w:t>Karar</w:t>
            </w:r>
          </w:p>
        </w:tc>
        <w:tc>
          <w:tcPr>
            <w:tcW w:w="1870" w:type="dxa"/>
          </w:tcPr>
          <w:p w14:paraId="5B251513" w14:textId="027C8D3C"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870" w:type="dxa"/>
          </w:tcPr>
          <w:p w14:paraId="38A66221" w14:textId="7F42EC4B"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70" w:type="dxa"/>
          </w:tcPr>
          <w:p w14:paraId="620F58DD" w14:textId="456FED9D"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870" w:type="dxa"/>
          </w:tcPr>
          <w:p w14:paraId="01D0FE11" w14:textId="71FB6DE2"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20</w:t>
            </w:r>
          </w:p>
        </w:tc>
      </w:tr>
      <w:tr w:rsidR="005A16AD" w14:paraId="42B7CBF6"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11B2AB14" w14:textId="0ADE4259" w:rsidR="005A16AD" w:rsidRDefault="005A16AD" w:rsidP="00C80BFF">
            <w:pPr>
              <w:pStyle w:val="Tabloerik"/>
              <w:rPr>
                <w:sz w:val="22"/>
              </w:rPr>
            </w:pPr>
            <w:r>
              <w:rPr>
                <w:sz w:val="22"/>
              </w:rPr>
              <w:t>IK Karar</w:t>
            </w:r>
          </w:p>
        </w:tc>
        <w:tc>
          <w:tcPr>
            <w:tcW w:w="1870" w:type="dxa"/>
          </w:tcPr>
          <w:p w14:paraId="0E59CFF2" w14:textId="1350F660" w:rsidR="005A16AD" w:rsidRDefault="00585EED"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870" w:type="dxa"/>
          </w:tcPr>
          <w:p w14:paraId="268B3ACD" w14:textId="606486ED" w:rsidR="005A16AD" w:rsidRDefault="00585EED"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465B93AD" w14:textId="5696C141" w:rsidR="005A16AD" w:rsidRDefault="00585EED"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1870" w:type="dxa"/>
          </w:tcPr>
          <w:p w14:paraId="423D3F72" w14:textId="76F064DC" w:rsidR="005A16AD" w:rsidRDefault="00585EED"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75</w:t>
            </w:r>
          </w:p>
        </w:tc>
      </w:tr>
      <w:tr w:rsidR="00AE1B02" w14:paraId="29BFFA37"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6B31A5AA" w14:textId="55B36CBD" w:rsidR="00C80BFF" w:rsidRDefault="00C80BFF" w:rsidP="00C80BFF">
            <w:pPr>
              <w:pStyle w:val="Tabloerik"/>
            </w:pPr>
            <w:r>
              <w:rPr>
                <w:sz w:val="22"/>
              </w:rPr>
              <w:t>Kategori</w:t>
            </w:r>
          </w:p>
        </w:tc>
        <w:tc>
          <w:tcPr>
            <w:tcW w:w="1870" w:type="dxa"/>
          </w:tcPr>
          <w:p w14:paraId="6AAD48F1" w14:textId="5F5F6F64"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870" w:type="dxa"/>
          </w:tcPr>
          <w:p w14:paraId="14D42BD5" w14:textId="6B413C46"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70" w:type="dxa"/>
          </w:tcPr>
          <w:p w14:paraId="2AA23B89" w14:textId="40B22751"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870" w:type="dxa"/>
          </w:tcPr>
          <w:p w14:paraId="2CD2B03E" w14:textId="0D9B18D5"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75</w:t>
            </w:r>
          </w:p>
        </w:tc>
      </w:tr>
      <w:tr w:rsidR="00585EED" w14:paraId="5C98A27F"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165E593F" w14:textId="1ED22C3D" w:rsidR="00585EED" w:rsidRDefault="00585EED" w:rsidP="00C80BFF">
            <w:pPr>
              <w:pStyle w:val="Tabloerik"/>
              <w:rPr>
                <w:sz w:val="22"/>
              </w:rPr>
            </w:pPr>
            <w:r>
              <w:rPr>
                <w:sz w:val="22"/>
              </w:rPr>
              <w:t>Kıdem</w:t>
            </w:r>
          </w:p>
        </w:tc>
        <w:tc>
          <w:tcPr>
            <w:tcW w:w="1870" w:type="dxa"/>
          </w:tcPr>
          <w:p w14:paraId="3C92844D" w14:textId="57AE3E3E" w:rsidR="00585EED" w:rsidRDefault="00B0322F"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Liste</w:t>
            </w:r>
          </w:p>
        </w:tc>
        <w:tc>
          <w:tcPr>
            <w:tcW w:w="1870" w:type="dxa"/>
          </w:tcPr>
          <w:p w14:paraId="5BEA6393" w14:textId="1B602986" w:rsidR="00585EED" w:rsidRDefault="007D59C3"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49FAE3EE" w14:textId="59AA161C" w:rsidR="00585EED" w:rsidRDefault="007D59C3"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1870" w:type="dxa"/>
          </w:tcPr>
          <w:p w14:paraId="39070005" w14:textId="5AC09961" w:rsidR="00585EED" w:rsidRDefault="007D59C3"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70</w:t>
            </w:r>
          </w:p>
        </w:tc>
      </w:tr>
      <w:tr w:rsidR="005A16AD" w14:paraId="35279F6C"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44EED297" w14:textId="12146505" w:rsidR="00C80BFF" w:rsidRDefault="00C80BFF" w:rsidP="00C80BFF">
            <w:pPr>
              <w:pStyle w:val="Tabloerik"/>
            </w:pPr>
            <w:r>
              <w:rPr>
                <w:sz w:val="22"/>
              </w:rPr>
              <w:t>Mhy Adı</w:t>
            </w:r>
          </w:p>
        </w:tc>
        <w:tc>
          <w:tcPr>
            <w:tcW w:w="1870" w:type="dxa"/>
          </w:tcPr>
          <w:p w14:paraId="1911D70E" w14:textId="337428CA"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870" w:type="dxa"/>
          </w:tcPr>
          <w:p w14:paraId="5C73F2A6" w14:textId="0A4D9B29"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70" w:type="dxa"/>
          </w:tcPr>
          <w:p w14:paraId="6730BDD8" w14:textId="5E463C33"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870" w:type="dxa"/>
          </w:tcPr>
          <w:p w14:paraId="53EFE4C1" w14:textId="4780553B"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75</w:t>
            </w:r>
          </w:p>
        </w:tc>
      </w:tr>
      <w:tr w:rsidR="007D59C3" w14:paraId="1EF369B4"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73F8DA18" w14:textId="16CA83AB" w:rsidR="007D59C3" w:rsidRDefault="007D59C3" w:rsidP="00C80BFF">
            <w:pPr>
              <w:pStyle w:val="Tabloerik"/>
              <w:rPr>
                <w:sz w:val="22"/>
              </w:rPr>
            </w:pPr>
            <w:r>
              <w:rPr>
                <w:sz w:val="22"/>
              </w:rPr>
              <w:t>MHY Karar</w:t>
            </w:r>
          </w:p>
        </w:tc>
        <w:tc>
          <w:tcPr>
            <w:tcW w:w="1870" w:type="dxa"/>
          </w:tcPr>
          <w:p w14:paraId="2CD3BFFC" w14:textId="5B0E47B9" w:rsidR="007D59C3" w:rsidRDefault="007D59C3"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870" w:type="dxa"/>
          </w:tcPr>
          <w:p w14:paraId="5278E45D" w14:textId="75CADD96" w:rsidR="007D59C3" w:rsidRDefault="007D59C3"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02DD9802" w14:textId="39A6500F" w:rsidR="007D59C3" w:rsidRDefault="007D59C3"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0A1D3E80" w14:textId="66FDAF70" w:rsidR="007D59C3" w:rsidRDefault="007D59C3"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75</w:t>
            </w:r>
          </w:p>
        </w:tc>
      </w:tr>
      <w:tr w:rsidR="00AE1B02" w14:paraId="0E761C6D"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4C1BCDDF" w14:textId="21529712" w:rsidR="00C80BFF" w:rsidRDefault="00C80BFF" w:rsidP="00C80BFF">
            <w:pPr>
              <w:pStyle w:val="Tabloerik"/>
            </w:pPr>
            <w:r>
              <w:rPr>
                <w:sz w:val="22"/>
              </w:rPr>
              <w:t>Okul Adı</w:t>
            </w:r>
          </w:p>
        </w:tc>
        <w:tc>
          <w:tcPr>
            <w:tcW w:w="1870" w:type="dxa"/>
          </w:tcPr>
          <w:p w14:paraId="61B5C378" w14:textId="787A50D2"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870" w:type="dxa"/>
          </w:tcPr>
          <w:p w14:paraId="1518BC2C" w14:textId="077B8CD7"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70" w:type="dxa"/>
          </w:tcPr>
          <w:p w14:paraId="70F794D6" w14:textId="29D6D405"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870" w:type="dxa"/>
          </w:tcPr>
          <w:p w14:paraId="6515C010" w14:textId="33632941" w:rsidR="00C80BFF" w:rsidRDefault="007D59C3" w:rsidP="00C80BFF">
            <w:pPr>
              <w:pStyle w:val="Tabloerik"/>
              <w:cnfStyle w:val="000000100000" w:firstRow="0" w:lastRow="0" w:firstColumn="0" w:lastColumn="0" w:oddVBand="0" w:evenVBand="0" w:oddHBand="1" w:evenHBand="0" w:firstRowFirstColumn="0" w:firstRowLastColumn="0" w:lastRowFirstColumn="0" w:lastRowLastColumn="0"/>
            </w:pPr>
            <w:r w:rsidRPr="007D59C3">
              <w:rPr>
                <w:sz w:val="22"/>
                <w:szCs w:val="32"/>
              </w:rPr>
              <w:t>90</w:t>
            </w:r>
          </w:p>
        </w:tc>
      </w:tr>
      <w:tr w:rsidR="0022088E" w14:paraId="5950970C"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6723AF9C" w14:textId="0FDD46E2" w:rsidR="0022088E" w:rsidRDefault="0022088E" w:rsidP="00C80BFF">
            <w:pPr>
              <w:pStyle w:val="Tabloerik"/>
              <w:rPr>
                <w:sz w:val="22"/>
              </w:rPr>
            </w:pPr>
            <w:r>
              <w:rPr>
                <w:sz w:val="22"/>
              </w:rPr>
              <w:t>Ödenek Ücret</w:t>
            </w:r>
          </w:p>
        </w:tc>
        <w:tc>
          <w:tcPr>
            <w:tcW w:w="1870" w:type="dxa"/>
          </w:tcPr>
          <w:p w14:paraId="5F14D1DB" w14:textId="1A816AF3" w:rsidR="0022088E" w:rsidRDefault="00FC7692"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Para</w:t>
            </w:r>
          </w:p>
        </w:tc>
        <w:tc>
          <w:tcPr>
            <w:tcW w:w="1870" w:type="dxa"/>
          </w:tcPr>
          <w:p w14:paraId="3CC3A4C3" w14:textId="72B22F7C" w:rsidR="0022088E" w:rsidRDefault="00FC7692"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38949D63" w14:textId="25328F13" w:rsidR="0022088E" w:rsidRDefault="00FC7692"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3866C2EC" w14:textId="77777777" w:rsidR="0022088E" w:rsidRDefault="0022088E" w:rsidP="00C80BFF">
            <w:pPr>
              <w:pStyle w:val="Tabloerik"/>
              <w:cnfStyle w:val="000000000000" w:firstRow="0" w:lastRow="0" w:firstColumn="0" w:lastColumn="0" w:oddVBand="0" w:evenVBand="0" w:oddHBand="0" w:evenHBand="0" w:firstRowFirstColumn="0" w:firstRowLastColumn="0" w:lastRowFirstColumn="0" w:lastRowLastColumn="0"/>
            </w:pPr>
          </w:p>
        </w:tc>
      </w:tr>
      <w:tr w:rsidR="00FC7692" w14:paraId="5A0ABB04"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300B413E" w14:textId="224E0020" w:rsidR="00FC7692" w:rsidRDefault="00FC7692" w:rsidP="00C80BFF">
            <w:pPr>
              <w:pStyle w:val="Tabloerik"/>
              <w:rPr>
                <w:sz w:val="22"/>
              </w:rPr>
            </w:pPr>
            <w:r>
              <w:rPr>
                <w:sz w:val="22"/>
              </w:rPr>
              <w:t>Pozisyonu</w:t>
            </w:r>
          </w:p>
        </w:tc>
        <w:tc>
          <w:tcPr>
            <w:tcW w:w="1870" w:type="dxa"/>
          </w:tcPr>
          <w:p w14:paraId="3AD2BDFE" w14:textId="5F88F621" w:rsidR="00FC7692" w:rsidRDefault="00FC7692"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870" w:type="dxa"/>
          </w:tcPr>
          <w:p w14:paraId="41CF8447" w14:textId="3611EC29" w:rsidR="00FC7692" w:rsidRDefault="00FC7692"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70" w:type="dxa"/>
          </w:tcPr>
          <w:p w14:paraId="51126AD0" w14:textId="3BCE6EBB" w:rsidR="00FC7692" w:rsidRDefault="00DF74CF" w:rsidP="00C80BF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1870" w:type="dxa"/>
          </w:tcPr>
          <w:p w14:paraId="4A98914B" w14:textId="07F25C2E" w:rsidR="00FC7692" w:rsidRDefault="00DF74CF" w:rsidP="00C80BFF">
            <w:pPr>
              <w:pStyle w:val="Tabloerik"/>
              <w:cnfStyle w:val="000000100000" w:firstRow="0" w:lastRow="0" w:firstColumn="0" w:lastColumn="0" w:oddVBand="0" w:evenVBand="0" w:oddHBand="1" w:evenHBand="0" w:firstRowFirstColumn="0" w:firstRowLastColumn="0" w:lastRowFirstColumn="0" w:lastRowLastColumn="0"/>
            </w:pPr>
            <w:r w:rsidRPr="00DF74CF">
              <w:rPr>
                <w:sz w:val="22"/>
                <w:szCs w:val="32"/>
              </w:rPr>
              <w:t>75</w:t>
            </w:r>
          </w:p>
        </w:tc>
      </w:tr>
      <w:tr w:rsidR="00DF74CF" w14:paraId="2C9FB721"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62697F2F" w14:textId="5923385F" w:rsidR="00DF74CF" w:rsidRDefault="00DF74CF" w:rsidP="00C80BFF">
            <w:pPr>
              <w:pStyle w:val="Tabloerik"/>
              <w:rPr>
                <w:sz w:val="22"/>
              </w:rPr>
            </w:pPr>
            <w:r>
              <w:rPr>
                <w:sz w:val="22"/>
              </w:rPr>
              <w:lastRenderedPageBreak/>
              <w:t>Program Süresi</w:t>
            </w:r>
          </w:p>
        </w:tc>
        <w:tc>
          <w:tcPr>
            <w:tcW w:w="1870" w:type="dxa"/>
          </w:tcPr>
          <w:p w14:paraId="04411F25" w14:textId="1B3F0D58" w:rsidR="00DF74CF" w:rsidRDefault="00C02AB2"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Para</w:t>
            </w:r>
          </w:p>
        </w:tc>
        <w:tc>
          <w:tcPr>
            <w:tcW w:w="1870" w:type="dxa"/>
          </w:tcPr>
          <w:p w14:paraId="51548597" w14:textId="3AC0C33B" w:rsidR="00DF74CF" w:rsidRDefault="00C02AB2"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3295BFB5" w14:textId="6E16BD18" w:rsidR="00DF74CF" w:rsidRDefault="00C02AB2" w:rsidP="00C80BF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1870" w:type="dxa"/>
          </w:tcPr>
          <w:p w14:paraId="35E85207" w14:textId="77777777" w:rsidR="00DF74CF" w:rsidRPr="00DF74CF" w:rsidRDefault="00DF74CF" w:rsidP="00C80BFF">
            <w:pPr>
              <w:pStyle w:val="Tabloerik"/>
              <w:cnfStyle w:val="000000000000" w:firstRow="0" w:lastRow="0" w:firstColumn="0" w:lastColumn="0" w:oddVBand="0" w:evenVBand="0" w:oddHBand="0" w:evenHBand="0" w:firstRowFirstColumn="0" w:firstRowLastColumn="0" w:lastRowFirstColumn="0" w:lastRowLastColumn="0"/>
              <w:rPr>
                <w:sz w:val="22"/>
                <w:szCs w:val="32"/>
              </w:rPr>
            </w:pPr>
          </w:p>
        </w:tc>
      </w:tr>
      <w:tr w:rsidR="005A16AD" w14:paraId="10A8CFD0"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09DFCAC6" w14:textId="29B6721C" w:rsidR="00C80BFF" w:rsidRDefault="00C80BFF" w:rsidP="00C80BFF">
            <w:pPr>
              <w:pStyle w:val="Tabloerik"/>
            </w:pPr>
            <w:r>
              <w:rPr>
                <w:sz w:val="22"/>
              </w:rPr>
              <w:t>Ücreti</w:t>
            </w:r>
          </w:p>
        </w:tc>
        <w:tc>
          <w:tcPr>
            <w:tcW w:w="1870" w:type="dxa"/>
          </w:tcPr>
          <w:p w14:paraId="6972BD35" w14:textId="57446B12"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Para</w:t>
            </w:r>
          </w:p>
        </w:tc>
        <w:tc>
          <w:tcPr>
            <w:tcW w:w="1870" w:type="dxa"/>
          </w:tcPr>
          <w:p w14:paraId="71D18BB1" w14:textId="76CC75A4"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70" w:type="dxa"/>
          </w:tcPr>
          <w:p w14:paraId="0EE905A8" w14:textId="1CCA0832"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870" w:type="dxa"/>
          </w:tcPr>
          <w:p w14:paraId="1C8AB75B" w14:textId="77777777" w:rsidR="00C80BFF" w:rsidRDefault="00C80BFF" w:rsidP="00C80BFF">
            <w:pPr>
              <w:pStyle w:val="Tabloerik"/>
              <w:cnfStyle w:val="000000100000" w:firstRow="0" w:lastRow="0" w:firstColumn="0" w:lastColumn="0" w:oddVBand="0" w:evenVBand="0" w:oddHBand="1" w:evenHBand="0" w:firstRowFirstColumn="0" w:firstRowLastColumn="0" w:lastRowFirstColumn="0" w:lastRowLastColumn="0"/>
            </w:pPr>
          </w:p>
        </w:tc>
      </w:tr>
      <w:tr w:rsidR="00C80BFF" w14:paraId="16C4E9EA" w14:textId="77777777" w:rsidTr="00A569C9">
        <w:tc>
          <w:tcPr>
            <w:cnfStyle w:val="001000000000" w:firstRow="0" w:lastRow="0" w:firstColumn="1" w:lastColumn="0" w:oddVBand="0" w:evenVBand="0" w:oddHBand="0" w:evenHBand="0" w:firstRowFirstColumn="0" w:firstRowLastColumn="0" w:lastRowFirstColumn="0" w:lastRowLastColumn="0"/>
            <w:tcW w:w="9350" w:type="dxa"/>
            <w:gridSpan w:val="5"/>
          </w:tcPr>
          <w:p w14:paraId="2BE1F6C7" w14:textId="77777777" w:rsidR="00C80BFF" w:rsidRDefault="00C80BFF" w:rsidP="00C80BFF">
            <w:pPr>
              <w:pStyle w:val="TaslakGrup"/>
            </w:pPr>
            <w:r w:rsidRPr="00A55BBC">
              <w:t>AÇIKLAMA TABLOSU</w:t>
            </w:r>
          </w:p>
        </w:tc>
      </w:tr>
      <w:tr w:rsidR="005A16AD" w14:paraId="1C1BE327"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1B4E83A3" w14:textId="4C462CD7" w:rsidR="001F4644" w:rsidRDefault="001F4644" w:rsidP="00400BF6">
            <w:pPr>
              <w:pStyle w:val="Tabloerik"/>
            </w:pPr>
            <w:r>
              <w:rPr>
                <w:sz w:val="22"/>
              </w:rPr>
              <w:t>İşlemi Gerçekleştiren</w:t>
            </w:r>
          </w:p>
        </w:tc>
        <w:tc>
          <w:tcPr>
            <w:tcW w:w="1870" w:type="dxa"/>
          </w:tcPr>
          <w:p w14:paraId="2E1CBE96" w14:textId="3B330F5E" w:rsidR="001F4644" w:rsidRDefault="001F4644" w:rsidP="001F4644">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870" w:type="dxa"/>
          </w:tcPr>
          <w:p w14:paraId="1FC84714" w14:textId="30E16C21" w:rsidR="001F4644" w:rsidRDefault="001F4644" w:rsidP="001F4644">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70" w:type="dxa"/>
          </w:tcPr>
          <w:p w14:paraId="615B81C9" w14:textId="52FE05CE" w:rsidR="001F4644" w:rsidRDefault="001F4644" w:rsidP="001F4644">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870" w:type="dxa"/>
          </w:tcPr>
          <w:p w14:paraId="0E8EECB7" w14:textId="7631852D" w:rsidR="001F4644" w:rsidRDefault="001F4644" w:rsidP="001F4644">
            <w:pPr>
              <w:pStyle w:val="Tabloerik"/>
              <w:cnfStyle w:val="000000100000" w:firstRow="0" w:lastRow="0" w:firstColumn="0" w:lastColumn="0" w:oddVBand="0" w:evenVBand="0" w:oddHBand="1" w:evenHBand="0" w:firstRowFirstColumn="0" w:firstRowLastColumn="0" w:lastRowFirstColumn="0" w:lastRowLastColumn="0"/>
            </w:pPr>
            <w:r>
              <w:rPr>
                <w:sz w:val="22"/>
              </w:rPr>
              <w:t>75</w:t>
            </w:r>
          </w:p>
        </w:tc>
      </w:tr>
      <w:tr w:rsidR="00C02AB2" w14:paraId="6C0C9ACA"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65F1531F" w14:textId="64CF0B47" w:rsidR="001F4644" w:rsidRDefault="001F4644" w:rsidP="001F4644">
            <w:pPr>
              <w:pStyle w:val="Tabloerik"/>
            </w:pPr>
            <w:r>
              <w:rPr>
                <w:sz w:val="22"/>
              </w:rPr>
              <w:t>İşlem Tarih</w:t>
            </w:r>
          </w:p>
        </w:tc>
        <w:tc>
          <w:tcPr>
            <w:tcW w:w="1870" w:type="dxa"/>
          </w:tcPr>
          <w:p w14:paraId="760EBFE0" w14:textId="75F08D6A" w:rsidR="001F4644" w:rsidRDefault="001F4644" w:rsidP="001F4644">
            <w:pPr>
              <w:pStyle w:val="Tabloerik"/>
              <w:cnfStyle w:val="000000000000" w:firstRow="0" w:lastRow="0" w:firstColumn="0" w:lastColumn="0" w:oddVBand="0" w:evenVBand="0" w:oddHBand="0" w:evenHBand="0" w:firstRowFirstColumn="0" w:firstRowLastColumn="0" w:lastRowFirstColumn="0" w:lastRowLastColumn="0"/>
            </w:pPr>
            <w:r>
              <w:rPr>
                <w:sz w:val="22"/>
              </w:rPr>
              <w:t>Tarih</w:t>
            </w:r>
          </w:p>
        </w:tc>
        <w:tc>
          <w:tcPr>
            <w:tcW w:w="1870" w:type="dxa"/>
          </w:tcPr>
          <w:p w14:paraId="2EE3D8A1" w14:textId="286E078E" w:rsidR="001F4644" w:rsidRDefault="001F4644" w:rsidP="001F4644">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70" w:type="dxa"/>
          </w:tcPr>
          <w:p w14:paraId="75FA73D3" w14:textId="2024A9BB" w:rsidR="001F4644" w:rsidRDefault="001F4644" w:rsidP="001F4644">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1870" w:type="dxa"/>
          </w:tcPr>
          <w:p w14:paraId="243A4F9A" w14:textId="77777777" w:rsidR="001F4644" w:rsidRDefault="001F4644" w:rsidP="001F4644">
            <w:pPr>
              <w:pStyle w:val="Tabloerik"/>
              <w:cnfStyle w:val="000000000000" w:firstRow="0" w:lastRow="0" w:firstColumn="0" w:lastColumn="0" w:oddVBand="0" w:evenVBand="0" w:oddHBand="0" w:evenHBand="0" w:firstRowFirstColumn="0" w:firstRowLastColumn="0" w:lastRowFirstColumn="0" w:lastRowLastColumn="0"/>
            </w:pPr>
          </w:p>
        </w:tc>
      </w:tr>
      <w:tr w:rsidR="005A16AD" w14:paraId="7D8BF4D0"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2371820A" w14:textId="399027ED" w:rsidR="001F4644" w:rsidRDefault="001F4644" w:rsidP="001F4644">
            <w:pPr>
              <w:pStyle w:val="Tabloerik"/>
            </w:pPr>
            <w:r>
              <w:rPr>
                <w:sz w:val="22"/>
              </w:rPr>
              <w:t>İşlem Açıklama</w:t>
            </w:r>
          </w:p>
        </w:tc>
        <w:tc>
          <w:tcPr>
            <w:tcW w:w="1870" w:type="dxa"/>
          </w:tcPr>
          <w:p w14:paraId="54968143" w14:textId="6A588364" w:rsidR="001F4644" w:rsidRDefault="001F4644" w:rsidP="001F4644">
            <w:pPr>
              <w:pStyle w:val="Tabloerik"/>
              <w:cnfStyle w:val="000000100000" w:firstRow="0" w:lastRow="0" w:firstColumn="0" w:lastColumn="0" w:oddVBand="0" w:evenVBand="0" w:oddHBand="1" w:evenHBand="0" w:firstRowFirstColumn="0" w:firstRowLastColumn="0" w:lastRowFirstColumn="0" w:lastRowLastColumn="0"/>
            </w:pPr>
            <w:r>
              <w:rPr>
                <w:sz w:val="22"/>
              </w:rPr>
              <w:t>Serbest Yazı</w:t>
            </w:r>
          </w:p>
        </w:tc>
        <w:tc>
          <w:tcPr>
            <w:tcW w:w="1870" w:type="dxa"/>
          </w:tcPr>
          <w:p w14:paraId="2CE9DA0E" w14:textId="60B57A6E" w:rsidR="001F4644" w:rsidRDefault="001F4644" w:rsidP="001F4644">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70" w:type="dxa"/>
          </w:tcPr>
          <w:p w14:paraId="225F2873" w14:textId="2D26A567" w:rsidR="001F4644" w:rsidRDefault="001F4644" w:rsidP="001F4644">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870" w:type="dxa"/>
          </w:tcPr>
          <w:p w14:paraId="379F83B1" w14:textId="3EA43949" w:rsidR="001F4644" w:rsidRDefault="001F4644" w:rsidP="001F4644">
            <w:pPr>
              <w:pStyle w:val="Tabloerik"/>
              <w:cnfStyle w:val="000000100000" w:firstRow="0" w:lastRow="0" w:firstColumn="0" w:lastColumn="0" w:oddVBand="0" w:evenVBand="0" w:oddHBand="1" w:evenHBand="0" w:firstRowFirstColumn="0" w:firstRowLastColumn="0" w:lastRowFirstColumn="0" w:lastRowLastColumn="0"/>
            </w:pPr>
            <w:r>
              <w:rPr>
                <w:sz w:val="22"/>
              </w:rPr>
              <w:t>1000</w:t>
            </w:r>
          </w:p>
        </w:tc>
      </w:tr>
      <w:tr w:rsidR="00C02AB2" w14:paraId="4DAFB76F"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7D3BD5C1" w14:textId="3D366955" w:rsidR="001F4644" w:rsidRDefault="001F4644" w:rsidP="001F4644">
            <w:pPr>
              <w:pStyle w:val="Tabloerik"/>
            </w:pPr>
            <w:r>
              <w:rPr>
                <w:sz w:val="22"/>
              </w:rPr>
              <w:t>İşlem Karar</w:t>
            </w:r>
          </w:p>
        </w:tc>
        <w:tc>
          <w:tcPr>
            <w:tcW w:w="1870" w:type="dxa"/>
          </w:tcPr>
          <w:p w14:paraId="7B84599A" w14:textId="6B73A41D" w:rsidR="001F4644" w:rsidRDefault="001F4644" w:rsidP="001F4644">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870" w:type="dxa"/>
          </w:tcPr>
          <w:p w14:paraId="1F6E58F7" w14:textId="4E6BDC41" w:rsidR="001F4644" w:rsidRDefault="001F4644" w:rsidP="001F4644">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70" w:type="dxa"/>
          </w:tcPr>
          <w:p w14:paraId="6757C47C" w14:textId="1AED7CDC" w:rsidR="001F4644" w:rsidRDefault="001F4644" w:rsidP="001F4644">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1870" w:type="dxa"/>
          </w:tcPr>
          <w:p w14:paraId="2D19B133" w14:textId="23DBD632" w:rsidR="001F4644" w:rsidRDefault="001F4644" w:rsidP="001F4644">
            <w:pPr>
              <w:pStyle w:val="Tabloerik"/>
              <w:cnfStyle w:val="000000000000" w:firstRow="0" w:lastRow="0" w:firstColumn="0" w:lastColumn="0" w:oddVBand="0" w:evenVBand="0" w:oddHBand="0" w:evenHBand="0" w:firstRowFirstColumn="0" w:firstRowLastColumn="0" w:lastRowFirstColumn="0" w:lastRowLastColumn="0"/>
            </w:pPr>
            <w:r>
              <w:rPr>
                <w:sz w:val="22"/>
              </w:rPr>
              <w:t>20</w:t>
            </w:r>
          </w:p>
        </w:tc>
      </w:tr>
      <w:tr w:rsidR="00C02AB2" w14:paraId="4B96B653" w14:textId="77777777" w:rsidTr="009E42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5"/>
          </w:tcPr>
          <w:p w14:paraId="5558D2AA" w14:textId="0FB98E20" w:rsidR="00C02AB2" w:rsidRPr="00C02AB2" w:rsidRDefault="00C02AB2" w:rsidP="00C02AB2">
            <w:pPr>
              <w:pStyle w:val="Tabloerik"/>
              <w:jc w:val="center"/>
              <w:rPr>
                <w:b w:val="0"/>
                <w:bCs w:val="0"/>
                <w:color w:val="FF0000"/>
                <w:sz w:val="20"/>
                <w:szCs w:val="28"/>
              </w:rPr>
            </w:pPr>
            <w:r>
              <w:rPr>
                <w:b w:val="0"/>
                <w:bCs w:val="0"/>
                <w:color w:val="FF0000"/>
                <w:sz w:val="22"/>
                <w:szCs w:val="32"/>
              </w:rPr>
              <w:t>ÖDEME PLANI</w:t>
            </w:r>
          </w:p>
        </w:tc>
      </w:tr>
      <w:tr w:rsidR="00C02AB2" w14:paraId="08749DF7"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661DBF5C" w14:textId="405C9456" w:rsidR="00C02AB2" w:rsidRDefault="003D4E06" w:rsidP="001F4644">
            <w:pPr>
              <w:pStyle w:val="Tabloerik"/>
              <w:rPr>
                <w:sz w:val="22"/>
              </w:rPr>
            </w:pPr>
            <w:r>
              <w:rPr>
                <w:sz w:val="22"/>
              </w:rPr>
              <w:t>Ödeme Durumu</w:t>
            </w:r>
          </w:p>
        </w:tc>
        <w:tc>
          <w:tcPr>
            <w:tcW w:w="1870" w:type="dxa"/>
          </w:tcPr>
          <w:p w14:paraId="1E4311F4" w14:textId="4842FBAA" w:rsidR="00C02AB2" w:rsidRDefault="003D4E06" w:rsidP="001F464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870" w:type="dxa"/>
          </w:tcPr>
          <w:p w14:paraId="0E1475D7" w14:textId="70A1640D" w:rsidR="00C02AB2" w:rsidRDefault="003D4E06" w:rsidP="001F464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41F9756C" w14:textId="1A04E556" w:rsidR="00C02AB2" w:rsidRDefault="003D4E06" w:rsidP="001F464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1870" w:type="dxa"/>
          </w:tcPr>
          <w:p w14:paraId="1A1A928B" w14:textId="2575A876" w:rsidR="00C02AB2" w:rsidRDefault="003D4E06" w:rsidP="001F464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r w:rsidR="00C02AB2" w14:paraId="7B453EA2"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6871027A" w14:textId="0CCC1A6D" w:rsidR="00C02AB2" w:rsidRDefault="003D4E06" w:rsidP="001F4644">
            <w:pPr>
              <w:pStyle w:val="Tabloerik"/>
              <w:rPr>
                <w:sz w:val="22"/>
              </w:rPr>
            </w:pPr>
            <w:r>
              <w:rPr>
                <w:sz w:val="22"/>
              </w:rPr>
              <w:t>Ödeme Tarihi</w:t>
            </w:r>
          </w:p>
        </w:tc>
        <w:tc>
          <w:tcPr>
            <w:tcW w:w="1870" w:type="dxa"/>
          </w:tcPr>
          <w:p w14:paraId="5278E90C" w14:textId="19F4386F" w:rsidR="00C02AB2" w:rsidRDefault="003D4E06" w:rsidP="001F464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870" w:type="dxa"/>
          </w:tcPr>
          <w:p w14:paraId="03914C54" w14:textId="5A28E8F4" w:rsidR="00C02AB2" w:rsidRDefault="003D4E06" w:rsidP="001F464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70" w:type="dxa"/>
          </w:tcPr>
          <w:p w14:paraId="7829D342" w14:textId="536ED3CC" w:rsidR="00C02AB2" w:rsidRDefault="003D4E06" w:rsidP="001F464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70" w:type="dxa"/>
          </w:tcPr>
          <w:p w14:paraId="779A7346" w14:textId="77777777" w:rsidR="00C02AB2" w:rsidRDefault="00C02AB2" w:rsidP="001F4644">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C02AB2" w14:paraId="161249DC" w14:textId="77777777" w:rsidTr="00A569C9">
        <w:tc>
          <w:tcPr>
            <w:cnfStyle w:val="001000000000" w:firstRow="0" w:lastRow="0" w:firstColumn="1" w:lastColumn="0" w:oddVBand="0" w:evenVBand="0" w:oddHBand="0" w:evenHBand="0" w:firstRowFirstColumn="0" w:firstRowLastColumn="0" w:lastRowFirstColumn="0" w:lastRowLastColumn="0"/>
            <w:tcW w:w="1870" w:type="dxa"/>
          </w:tcPr>
          <w:p w14:paraId="2A80D6F2" w14:textId="2E7F125E" w:rsidR="00C02AB2" w:rsidRDefault="003D4E06" w:rsidP="001F4644">
            <w:pPr>
              <w:pStyle w:val="Tabloerik"/>
              <w:rPr>
                <w:sz w:val="22"/>
              </w:rPr>
            </w:pPr>
            <w:r>
              <w:rPr>
                <w:sz w:val="22"/>
              </w:rPr>
              <w:t>Ödeme Tarihi2</w:t>
            </w:r>
          </w:p>
        </w:tc>
        <w:tc>
          <w:tcPr>
            <w:tcW w:w="1870" w:type="dxa"/>
          </w:tcPr>
          <w:p w14:paraId="2BC2D2C3" w14:textId="06FB5A46" w:rsidR="00C02AB2" w:rsidRDefault="003D4E06" w:rsidP="001F464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870" w:type="dxa"/>
          </w:tcPr>
          <w:p w14:paraId="6C1C5C4D" w14:textId="2CD94355" w:rsidR="00C02AB2" w:rsidRDefault="003D4E06" w:rsidP="001F464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170DF188" w14:textId="14BBC8A4" w:rsidR="00C02AB2" w:rsidRDefault="003D4E06" w:rsidP="001F4644">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70" w:type="dxa"/>
          </w:tcPr>
          <w:p w14:paraId="0CF7B61E" w14:textId="77777777" w:rsidR="00C02AB2" w:rsidRDefault="00C02AB2" w:rsidP="001F4644">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C02AB2" w14:paraId="22BD9443" w14:textId="77777777" w:rsidTr="00A56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56A82FCC" w14:textId="12951EBC" w:rsidR="00C02AB2" w:rsidRDefault="003D4E06" w:rsidP="001F4644">
            <w:pPr>
              <w:pStyle w:val="Tabloerik"/>
              <w:rPr>
                <w:sz w:val="22"/>
              </w:rPr>
            </w:pPr>
            <w:r>
              <w:rPr>
                <w:sz w:val="22"/>
              </w:rPr>
              <w:t>Ödenecek Tutar</w:t>
            </w:r>
          </w:p>
        </w:tc>
        <w:tc>
          <w:tcPr>
            <w:tcW w:w="1870" w:type="dxa"/>
          </w:tcPr>
          <w:p w14:paraId="0D3E8BC4" w14:textId="093C80BB" w:rsidR="00C02AB2" w:rsidRDefault="003D4E06" w:rsidP="001F464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Para</w:t>
            </w:r>
          </w:p>
        </w:tc>
        <w:tc>
          <w:tcPr>
            <w:tcW w:w="1870" w:type="dxa"/>
          </w:tcPr>
          <w:p w14:paraId="33848BD6" w14:textId="2EB2E92E" w:rsidR="00C02AB2" w:rsidRDefault="003D4E06" w:rsidP="001F464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70" w:type="dxa"/>
          </w:tcPr>
          <w:p w14:paraId="7EF55BF7" w14:textId="1AF50514" w:rsidR="00C02AB2" w:rsidRDefault="003D4E06" w:rsidP="001F4644">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70" w:type="dxa"/>
          </w:tcPr>
          <w:p w14:paraId="25D62105" w14:textId="77777777" w:rsidR="00C02AB2" w:rsidRDefault="00C02AB2" w:rsidP="001F4644">
            <w:pPr>
              <w:pStyle w:val="Tabloerik"/>
              <w:cnfStyle w:val="000000100000" w:firstRow="0" w:lastRow="0" w:firstColumn="0" w:lastColumn="0" w:oddVBand="0" w:evenVBand="0" w:oddHBand="1" w:evenHBand="0" w:firstRowFirstColumn="0" w:firstRowLastColumn="0" w:lastRowFirstColumn="0" w:lastRowLastColumn="0"/>
              <w:rPr>
                <w:sz w:val="22"/>
              </w:rPr>
            </w:pPr>
          </w:p>
        </w:tc>
      </w:tr>
    </w:tbl>
    <w:p w14:paraId="1B3D9506" w14:textId="1F05410A" w:rsidR="00E45783" w:rsidRPr="00FA232D" w:rsidRDefault="00883A69" w:rsidP="00C126D2">
      <w:pPr>
        <w:pStyle w:val="Taslak1"/>
        <w:numPr>
          <w:ilvl w:val="0"/>
          <w:numId w:val="9"/>
        </w:numPr>
        <w:rPr>
          <w:noProof/>
          <w:lang w:val="tr-TR"/>
        </w:rPr>
      </w:pPr>
      <w:bookmarkStart w:id="11" w:name="_Toc179204271"/>
      <w:r w:rsidRPr="00791006">
        <w:rPr>
          <w:noProof/>
          <w:lang w:val="tr-TR"/>
        </w:rPr>
        <w:lastRenderedPageBreak/>
        <w:t>Formlar</w:t>
      </w:r>
      <w:bookmarkEnd w:id="11"/>
    </w:p>
    <w:p w14:paraId="248AD1F6" w14:textId="5D7DF3B1" w:rsidR="00883A69" w:rsidRDefault="00F844E1" w:rsidP="00791006">
      <w:pPr>
        <w:pStyle w:val="Taslak2"/>
        <w:numPr>
          <w:ilvl w:val="1"/>
          <w:numId w:val="9"/>
        </w:numPr>
        <w:rPr>
          <w:noProof/>
          <w:lang w:val="tr-TR"/>
        </w:rPr>
      </w:pPr>
      <w:bookmarkStart w:id="12" w:name="_Toc179204272"/>
      <w:r>
        <w:rPr>
          <w:noProof/>
          <w:lang w:val="tr-TR"/>
        </w:rPr>
        <w:t xml:space="preserve">LEDS </w:t>
      </w:r>
      <w:r w:rsidR="002F019C">
        <w:rPr>
          <w:noProof/>
          <w:lang w:val="tr-TR"/>
        </w:rPr>
        <w:t xml:space="preserve">Başlangıç </w:t>
      </w:r>
      <w:r w:rsidR="00883A69" w:rsidRPr="00791006">
        <w:rPr>
          <w:noProof/>
          <w:lang w:val="tr-TR"/>
        </w:rPr>
        <w:t>Formu</w:t>
      </w:r>
      <w:bookmarkEnd w:id="12"/>
    </w:p>
    <w:p w14:paraId="34AD88C1" w14:textId="1A455533" w:rsidR="002F019C" w:rsidRPr="00791006" w:rsidRDefault="00F844E1" w:rsidP="00880AB3">
      <w:pPr>
        <w:rPr>
          <w:noProof/>
          <w:lang w:val="tr-TR"/>
        </w:rPr>
      </w:pPr>
      <w:r w:rsidRPr="00F844E1">
        <w:rPr>
          <w:noProof/>
          <w:lang w:val="tr-TR"/>
        </w:rPr>
        <w:drawing>
          <wp:inline distT="0" distB="0" distL="0" distR="0" wp14:anchorId="70E24BA8" wp14:editId="0D7E1EA4">
            <wp:extent cx="5943600" cy="4188460"/>
            <wp:effectExtent l="0" t="0" r="0" b="2540"/>
            <wp:docPr id="11496443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644320" name=""/>
                    <pic:cNvPicPr/>
                  </pic:nvPicPr>
                  <pic:blipFill>
                    <a:blip r:embed="rId17"/>
                    <a:stretch>
                      <a:fillRect/>
                    </a:stretch>
                  </pic:blipFill>
                  <pic:spPr>
                    <a:xfrm>
                      <a:off x="0" y="0"/>
                      <a:ext cx="5943600" cy="4188460"/>
                    </a:xfrm>
                    <a:prstGeom prst="rect">
                      <a:avLst/>
                    </a:prstGeom>
                  </pic:spPr>
                </pic:pic>
              </a:graphicData>
            </a:graphic>
          </wp:inline>
        </w:drawing>
      </w:r>
    </w:p>
    <w:p w14:paraId="7CA5887B" w14:textId="4DC97856" w:rsidR="00883A69" w:rsidRPr="007A33B5" w:rsidRDefault="007A33B5" w:rsidP="008801FD">
      <w:pPr>
        <w:pStyle w:val="Taslak2"/>
        <w:numPr>
          <w:ilvl w:val="2"/>
          <w:numId w:val="9"/>
        </w:numPr>
        <w:rPr>
          <w:noProof/>
          <w:lang w:val="tr-TR"/>
        </w:rPr>
      </w:pPr>
      <w:bookmarkStart w:id="13" w:name="_Toc179204273"/>
      <w:r>
        <w:rPr>
          <w:noProof/>
          <w:lang w:val="tr-TR"/>
        </w:rPr>
        <w:t xml:space="preserve">Başlangıç </w:t>
      </w:r>
      <w:r w:rsidRPr="00791006">
        <w:rPr>
          <w:noProof/>
          <w:lang w:val="tr-TR"/>
        </w:rPr>
        <w:t>Formu</w:t>
      </w:r>
      <w:r>
        <w:rPr>
          <w:noProof/>
          <w:lang w:val="tr-TR"/>
        </w:rPr>
        <w:t xml:space="preserve"> </w:t>
      </w:r>
      <w:r w:rsidR="00883A69" w:rsidRPr="007A33B5">
        <w:rPr>
          <w:noProof/>
          <w:lang w:val="tr-TR"/>
        </w:rPr>
        <w:t>Alanları</w:t>
      </w:r>
      <w:bookmarkEnd w:id="13"/>
    </w:p>
    <w:tbl>
      <w:tblPr>
        <w:tblStyle w:val="GridTable4-Accent11"/>
        <w:tblpPr w:leftFromText="141" w:rightFromText="141" w:vertAnchor="text" w:horzAnchor="margin" w:tblpY="147"/>
        <w:tblW w:w="9355" w:type="dxa"/>
        <w:tblLook w:val="04A0" w:firstRow="1" w:lastRow="0" w:firstColumn="1" w:lastColumn="0" w:noHBand="0" w:noVBand="1"/>
      </w:tblPr>
      <w:tblGrid>
        <w:gridCol w:w="1544"/>
        <w:gridCol w:w="11"/>
        <w:gridCol w:w="1275"/>
        <w:gridCol w:w="19"/>
        <w:gridCol w:w="1652"/>
        <w:gridCol w:w="30"/>
        <w:gridCol w:w="1701"/>
        <w:gridCol w:w="52"/>
        <w:gridCol w:w="3071"/>
      </w:tblGrid>
      <w:tr w:rsidR="00647C53" w:rsidRPr="00A929A0" w14:paraId="09A17148" w14:textId="77777777" w:rsidTr="00AE79F5">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hideMark/>
          </w:tcPr>
          <w:p w14:paraId="2A62ED51" w14:textId="77777777" w:rsidR="00647C53" w:rsidRPr="00A929A0" w:rsidRDefault="00647C53" w:rsidP="007E089F">
            <w:pPr>
              <w:pStyle w:val="TabloBalk"/>
              <w:rPr>
                <w:b/>
              </w:rPr>
            </w:pPr>
            <w:r>
              <w:t>Alan Adı</w:t>
            </w:r>
          </w:p>
        </w:tc>
        <w:tc>
          <w:tcPr>
            <w:tcW w:w="1305" w:type="dxa"/>
            <w:gridSpan w:val="3"/>
            <w:hideMark/>
          </w:tcPr>
          <w:p w14:paraId="3036FC7E" w14:textId="77777777" w:rsidR="00647C53" w:rsidRPr="00A929A0" w:rsidRDefault="00647C53" w:rsidP="007E089F">
            <w:pPr>
              <w:pStyle w:val="TabloBalk"/>
              <w:cnfStyle w:val="100000000000" w:firstRow="1" w:lastRow="0" w:firstColumn="0" w:lastColumn="0" w:oddVBand="0" w:evenVBand="0" w:oddHBand="0" w:evenHBand="0" w:firstRowFirstColumn="0" w:firstRowLastColumn="0" w:lastRowFirstColumn="0" w:lastRowLastColumn="0"/>
              <w:rPr>
                <w:b/>
              </w:rPr>
            </w:pPr>
            <w:r>
              <w:t>PaperWork Tipi</w:t>
            </w:r>
          </w:p>
        </w:tc>
        <w:tc>
          <w:tcPr>
            <w:tcW w:w="1652" w:type="dxa"/>
            <w:hideMark/>
          </w:tcPr>
          <w:p w14:paraId="48812CDD" w14:textId="77777777" w:rsidR="00647C53" w:rsidRPr="00A929A0" w:rsidRDefault="00647C53" w:rsidP="007E089F">
            <w:pPr>
              <w:pStyle w:val="TabloBalk"/>
              <w:cnfStyle w:val="100000000000" w:firstRow="1" w:lastRow="0" w:firstColumn="0" w:lastColumn="0" w:oddVBand="0" w:evenVBand="0" w:oddHBand="0" w:evenHBand="0" w:firstRowFirstColumn="0" w:firstRowLastColumn="0" w:lastRowFirstColumn="0" w:lastRowLastColumn="0"/>
              <w:rPr>
                <w:b/>
              </w:rPr>
            </w:pPr>
            <w:r>
              <w:t>Zorunlu</w:t>
            </w:r>
          </w:p>
        </w:tc>
        <w:tc>
          <w:tcPr>
            <w:tcW w:w="1783" w:type="dxa"/>
            <w:gridSpan w:val="3"/>
            <w:hideMark/>
          </w:tcPr>
          <w:p w14:paraId="1EA2F1E1" w14:textId="77777777" w:rsidR="00647C53" w:rsidRPr="00A929A0" w:rsidRDefault="00647C53" w:rsidP="007E089F">
            <w:pPr>
              <w:pStyle w:val="TabloBalk"/>
              <w:cnfStyle w:val="100000000000" w:firstRow="1" w:lastRow="0" w:firstColumn="0" w:lastColumn="0" w:oddVBand="0" w:evenVBand="0" w:oddHBand="0" w:evenHBand="0" w:firstRowFirstColumn="0" w:firstRowLastColumn="0" w:lastRowFirstColumn="0" w:lastRowLastColumn="0"/>
              <w:rPr>
                <w:b/>
              </w:rPr>
            </w:pPr>
            <w:r>
              <w:t>Aktiflik</w:t>
            </w:r>
          </w:p>
        </w:tc>
        <w:tc>
          <w:tcPr>
            <w:tcW w:w="3071" w:type="dxa"/>
            <w:hideMark/>
          </w:tcPr>
          <w:p w14:paraId="6C26052D" w14:textId="77777777" w:rsidR="00647C53" w:rsidRPr="00A929A0" w:rsidRDefault="00647C53" w:rsidP="007E089F">
            <w:pPr>
              <w:pStyle w:val="TabloBalk"/>
              <w:cnfStyle w:val="100000000000" w:firstRow="1" w:lastRow="0" w:firstColumn="0" w:lastColumn="0" w:oddVBand="0" w:evenVBand="0" w:oddHBand="0" w:evenHBand="0" w:firstRowFirstColumn="0" w:firstRowLastColumn="0" w:lastRowFirstColumn="0" w:lastRowLastColumn="0"/>
              <w:rPr>
                <w:b/>
              </w:rPr>
            </w:pPr>
            <w:r w:rsidRPr="00A929A0">
              <w:t>Açıklama</w:t>
            </w:r>
          </w:p>
        </w:tc>
      </w:tr>
      <w:tr w:rsidR="00382DAC" w:rsidRPr="00A929A0" w14:paraId="496A9B77"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1839A38" w14:textId="732AF09A" w:rsidR="00382DAC" w:rsidRPr="00A929A0" w:rsidRDefault="00382DAC" w:rsidP="00382DAC">
            <w:pPr>
              <w:pStyle w:val="Tabloerik"/>
            </w:pPr>
            <w:r>
              <w:rPr>
                <w:sz w:val="22"/>
              </w:rPr>
              <w:t>Açıklama</w:t>
            </w:r>
          </w:p>
        </w:tc>
        <w:tc>
          <w:tcPr>
            <w:tcW w:w="1305" w:type="dxa"/>
            <w:gridSpan w:val="3"/>
          </w:tcPr>
          <w:p w14:paraId="00C01FA1" w14:textId="515D4559" w:rsidR="00382DAC" w:rsidRPr="00A929A0"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Pr>
                <w:sz w:val="22"/>
              </w:rPr>
              <w:t>Serbest Yazı</w:t>
            </w:r>
          </w:p>
        </w:tc>
        <w:tc>
          <w:tcPr>
            <w:tcW w:w="1652" w:type="dxa"/>
          </w:tcPr>
          <w:p w14:paraId="658A0953" w14:textId="023A357D" w:rsidR="00382DAC" w:rsidRPr="00A929A0"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83" w:type="dxa"/>
            <w:gridSpan w:val="3"/>
          </w:tcPr>
          <w:p w14:paraId="7B94AAF0" w14:textId="0E229AD6" w:rsidR="00382DAC" w:rsidRPr="00A929A0"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sidRPr="008819AE">
              <w:rPr>
                <w:sz w:val="22"/>
                <w:szCs w:val="32"/>
              </w:rPr>
              <w:t>Evet</w:t>
            </w:r>
          </w:p>
        </w:tc>
        <w:tc>
          <w:tcPr>
            <w:tcW w:w="3071" w:type="dxa"/>
          </w:tcPr>
          <w:p w14:paraId="5EDC6DBC" w14:textId="65766A24" w:rsidR="00382DAC" w:rsidRPr="002D306A"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szCs w:val="32"/>
              </w:rPr>
            </w:pPr>
            <w:r w:rsidRPr="002D306A">
              <w:rPr>
                <w:sz w:val="22"/>
                <w:szCs w:val="32"/>
              </w:rPr>
              <w:t>Açıklama girilir</w:t>
            </w:r>
            <w:r w:rsidR="008E0A88" w:rsidRPr="002D306A">
              <w:rPr>
                <w:sz w:val="22"/>
                <w:szCs w:val="32"/>
              </w:rPr>
              <w:t>. Manuel girilir.</w:t>
            </w:r>
          </w:p>
        </w:tc>
      </w:tr>
      <w:tr w:rsidR="00382DAC" w:rsidRPr="0034265F" w14:paraId="7C770774"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9DAF9BA" w14:textId="28FE18D5" w:rsidR="00382DAC" w:rsidRDefault="00382DAC" w:rsidP="00382DAC">
            <w:pPr>
              <w:pStyle w:val="Tabloerik"/>
            </w:pPr>
            <w:r>
              <w:rPr>
                <w:sz w:val="22"/>
              </w:rPr>
              <w:t>Adı Soyadı</w:t>
            </w:r>
          </w:p>
        </w:tc>
        <w:tc>
          <w:tcPr>
            <w:tcW w:w="1305" w:type="dxa"/>
            <w:gridSpan w:val="3"/>
          </w:tcPr>
          <w:p w14:paraId="00AB11B7" w14:textId="370B725B" w:rsidR="00382DAC" w:rsidRPr="00A929A0"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52" w:type="dxa"/>
          </w:tcPr>
          <w:p w14:paraId="3DD35559" w14:textId="4D2ED1C4" w:rsidR="00382DAC" w:rsidRPr="00A929A0"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83" w:type="dxa"/>
            <w:gridSpan w:val="3"/>
          </w:tcPr>
          <w:p w14:paraId="6F7E1631" w14:textId="18323BB3" w:rsidR="00382DAC" w:rsidRPr="00A929A0"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71" w:type="dxa"/>
          </w:tcPr>
          <w:p w14:paraId="53263974" w14:textId="7296B9C5" w:rsidR="00382DAC" w:rsidRPr="002D306A" w:rsidRDefault="008E0A88" w:rsidP="00382DAC">
            <w:pPr>
              <w:pStyle w:val="Tabloerik"/>
              <w:cnfStyle w:val="000000000000" w:firstRow="0" w:lastRow="0" w:firstColumn="0" w:lastColumn="0" w:oddVBand="0" w:evenVBand="0" w:oddHBand="0" w:evenHBand="0" w:firstRowFirstColumn="0" w:firstRowLastColumn="0" w:lastRowFirstColumn="0" w:lastRowLastColumn="0"/>
              <w:rPr>
                <w:sz w:val="22"/>
                <w:szCs w:val="32"/>
              </w:rPr>
            </w:pPr>
            <w:r w:rsidRPr="002D306A">
              <w:rPr>
                <w:sz w:val="22"/>
                <w:szCs w:val="32"/>
              </w:rPr>
              <w:t>Kullanıcı Aktif Tam adı</w:t>
            </w:r>
            <w:r w:rsidR="000D2C28" w:rsidRPr="002D306A">
              <w:rPr>
                <w:sz w:val="22"/>
                <w:szCs w:val="32"/>
              </w:rPr>
              <w:t xml:space="preserve"> ile gelir.</w:t>
            </w:r>
          </w:p>
        </w:tc>
      </w:tr>
      <w:tr w:rsidR="00382DAC" w:rsidRPr="0034265F" w14:paraId="1F353312"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A886DC6" w14:textId="71FD14E9" w:rsidR="00382DAC" w:rsidRDefault="00382DAC" w:rsidP="00382DAC">
            <w:pPr>
              <w:pStyle w:val="Tabloerik"/>
            </w:pPr>
            <w:r>
              <w:rPr>
                <w:sz w:val="22"/>
              </w:rPr>
              <w:t>Birinci Yönetici</w:t>
            </w:r>
          </w:p>
        </w:tc>
        <w:tc>
          <w:tcPr>
            <w:tcW w:w="1305" w:type="dxa"/>
            <w:gridSpan w:val="3"/>
          </w:tcPr>
          <w:p w14:paraId="5EE83CE3" w14:textId="15181C6B"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52" w:type="dxa"/>
          </w:tcPr>
          <w:p w14:paraId="0E74C954" w14:textId="5906EC64"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83" w:type="dxa"/>
            <w:gridSpan w:val="3"/>
          </w:tcPr>
          <w:p w14:paraId="315C4E78" w14:textId="79A7A904"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3071" w:type="dxa"/>
          </w:tcPr>
          <w:p w14:paraId="3D3B18DA" w14:textId="08BD3FA9" w:rsidR="00382DAC" w:rsidRDefault="000D2C28" w:rsidP="00382DAC">
            <w:pPr>
              <w:pStyle w:val="Tabloerik"/>
              <w:cnfStyle w:val="000000100000" w:firstRow="0" w:lastRow="0" w:firstColumn="0" w:lastColumn="0" w:oddVBand="0" w:evenVBand="0" w:oddHBand="1" w:evenHBand="0" w:firstRowFirstColumn="0" w:firstRowLastColumn="0" w:lastRowFirstColumn="0" w:lastRowLastColumn="0"/>
            </w:pPr>
            <w:r>
              <w:rPr>
                <w:sz w:val="22"/>
              </w:rPr>
              <w:t xml:space="preserve">Aktif Kullanıcı </w:t>
            </w:r>
            <w:r w:rsidR="00713079">
              <w:rPr>
                <w:sz w:val="22"/>
              </w:rPr>
              <w:t>Grup Yöneticisinden gelir.</w:t>
            </w:r>
          </w:p>
        </w:tc>
      </w:tr>
      <w:tr w:rsidR="00382DAC" w:rsidRPr="00A929A0" w14:paraId="69827994"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6F50524" w14:textId="5849385D" w:rsidR="00382DAC" w:rsidRDefault="00382DAC" w:rsidP="00382DAC">
            <w:pPr>
              <w:pStyle w:val="Tabloerik"/>
            </w:pPr>
            <w:r>
              <w:rPr>
                <w:sz w:val="22"/>
              </w:rPr>
              <w:t>Bölüm Program Adı</w:t>
            </w:r>
          </w:p>
        </w:tc>
        <w:tc>
          <w:tcPr>
            <w:tcW w:w="1305" w:type="dxa"/>
            <w:gridSpan w:val="3"/>
          </w:tcPr>
          <w:p w14:paraId="10D31A7C" w14:textId="0C041C28"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52" w:type="dxa"/>
          </w:tcPr>
          <w:p w14:paraId="0DABC9D0" w14:textId="14B8F23E"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83" w:type="dxa"/>
            <w:gridSpan w:val="3"/>
          </w:tcPr>
          <w:p w14:paraId="1269DDF9" w14:textId="52E06359" w:rsidR="00382DAC" w:rsidRDefault="00E03F73" w:rsidP="00382DAC">
            <w:pPr>
              <w:pStyle w:val="Tabloerik"/>
              <w:cnfStyle w:val="000000000000" w:firstRow="0" w:lastRow="0" w:firstColumn="0" w:lastColumn="0" w:oddVBand="0" w:evenVBand="0" w:oddHBand="0" w:evenHBand="0" w:firstRowFirstColumn="0" w:firstRowLastColumn="0" w:lastRowFirstColumn="0" w:lastRowLastColumn="0"/>
            </w:pPr>
            <w:r w:rsidRPr="00E03F73">
              <w:rPr>
                <w:sz w:val="22"/>
                <w:szCs w:val="32"/>
              </w:rPr>
              <w:t>Evet</w:t>
            </w:r>
          </w:p>
        </w:tc>
        <w:tc>
          <w:tcPr>
            <w:tcW w:w="3071" w:type="dxa"/>
          </w:tcPr>
          <w:p w14:paraId="02754FC9" w14:textId="400B0024" w:rsidR="00382DAC" w:rsidRDefault="00713079" w:rsidP="00382DAC">
            <w:pPr>
              <w:pStyle w:val="Tabloerik"/>
              <w:cnfStyle w:val="000000000000" w:firstRow="0" w:lastRow="0" w:firstColumn="0" w:lastColumn="0" w:oddVBand="0" w:evenVBand="0" w:oddHBand="0" w:evenHBand="0" w:firstRowFirstColumn="0" w:firstRowLastColumn="0" w:lastRowFirstColumn="0" w:lastRowLastColumn="0"/>
            </w:pPr>
            <w:r>
              <w:rPr>
                <w:sz w:val="22"/>
              </w:rPr>
              <w:t>Kullanıcı Manuel girer</w:t>
            </w:r>
          </w:p>
        </w:tc>
      </w:tr>
      <w:tr w:rsidR="00382DAC" w:rsidRPr="00A929A0" w14:paraId="062F9037"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6032F60" w14:textId="395DB863" w:rsidR="00382DAC" w:rsidRDefault="00382DAC" w:rsidP="00382DAC">
            <w:pPr>
              <w:pStyle w:val="Tabloerik"/>
            </w:pPr>
            <w:r>
              <w:rPr>
                <w:sz w:val="22"/>
              </w:rPr>
              <w:t>Departman</w:t>
            </w:r>
          </w:p>
        </w:tc>
        <w:tc>
          <w:tcPr>
            <w:tcW w:w="1305" w:type="dxa"/>
            <w:gridSpan w:val="3"/>
          </w:tcPr>
          <w:p w14:paraId="133D2755" w14:textId="17619D5C" w:rsidR="00382DAC" w:rsidRDefault="00ED1EE1" w:rsidP="00382DAC">
            <w:pPr>
              <w:pStyle w:val="Tabloerik"/>
              <w:cnfStyle w:val="000000100000" w:firstRow="0" w:lastRow="0" w:firstColumn="0" w:lastColumn="0" w:oddVBand="0" w:evenVBand="0" w:oddHBand="1" w:evenHBand="0" w:firstRowFirstColumn="0" w:firstRowLastColumn="0" w:lastRowFirstColumn="0" w:lastRowLastColumn="0"/>
            </w:pPr>
            <w:r>
              <w:rPr>
                <w:sz w:val="22"/>
              </w:rPr>
              <w:t>Liste</w:t>
            </w:r>
          </w:p>
        </w:tc>
        <w:tc>
          <w:tcPr>
            <w:tcW w:w="1652" w:type="dxa"/>
          </w:tcPr>
          <w:p w14:paraId="2C1A96DC" w14:textId="12C18599"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83" w:type="dxa"/>
            <w:gridSpan w:val="3"/>
          </w:tcPr>
          <w:p w14:paraId="131A4B7E" w14:textId="252F0025"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3071" w:type="dxa"/>
          </w:tcPr>
          <w:p w14:paraId="72CEE4E1" w14:textId="78A5B32E" w:rsidR="00382DAC" w:rsidRDefault="00FF586B" w:rsidP="00382DAC">
            <w:pPr>
              <w:pStyle w:val="Tabloerik"/>
              <w:cnfStyle w:val="000000100000" w:firstRow="0" w:lastRow="0" w:firstColumn="0" w:lastColumn="0" w:oddVBand="0" w:evenVBand="0" w:oddHBand="1" w:evenHBand="0" w:firstRowFirstColumn="0" w:firstRowLastColumn="0" w:lastRowFirstColumn="0" w:lastRowLastColumn="0"/>
            </w:pPr>
            <w:r>
              <w:rPr>
                <w:sz w:val="22"/>
              </w:rPr>
              <w:t xml:space="preserve">Aktif Kullanıcı </w:t>
            </w:r>
            <w:r w:rsidR="00AE79F5">
              <w:rPr>
                <w:sz w:val="22"/>
              </w:rPr>
              <w:t>Departmandan</w:t>
            </w:r>
            <w:r>
              <w:rPr>
                <w:sz w:val="22"/>
              </w:rPr>
              <w:t xml:space="preserve"> gelir.</w:t>
            </w:r>
          </w:p>
        </w:tc>
      </w:tr>
      <w:tr w:rsidR="00382DAC" w:rsidRPr="00A929A0" w14:paraId="7E489558"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9BC46D9" w14:textId="104C7119" w:rsidR="00382DAC" w:rsidRDefault="00382DAC" w:rsidP="00382DAC">
            <w:pPr>
              <w:pStyle w:val="Tabloerik"/>
            </w:pPr>
            <w:r>
              <w:rPr>
                <w:sz w:val="22"/>
              </w:rPr>
              <w:lastRenderedPageBreak/>
              <w:t>Direktör Adı</w:t>
            </w:r>
          </w:p>
        </w:tc>
        <w:tc>
          <w:tcPr>
            <w:tcW w:w="1305" w:type="dxa"/>
            <w:gridSpan w:val="3"/>
          </w:tcPr>
          <w:p w14:paraId="76F6EDDC" w14:textId="5F9B9403"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52" w:type="dxa"/>
          </w:tcPr>
          <w:p w14:paraId="7A101ADD" w14:textId="6E8A1F50"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83" w:type="dxa"/>
            <w:gridSpan w:val="3"/>
          </w:tcPr>
          <w:p w14:paraId="56E3798F" w14:textId="43E0334D"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71" w:type="dxa"/>
          </w:tcPr>
          <w:p w14:paraId="6FBB44BA" w14:textId="704F63E4" w:rsidR="00382DAC" w:rsidRDefault="00FF586B" w:rsidP="00382DAC">
            <w:pPr>
              <w:pStyle w:val="Tabloerik"/>
              <w:cnfStyle w:val="000000000000" w:firstRow="0" w:lastRow="0" w:firstColumn="0" w:lastColumn="0" w:oddVBand="0" w:evenVBand="0" w:oddHBand="0" w:evenHBand="0" w:firstRowFirstColumn="0" w:firstRowLastColumn="0" w:lastRowFirstColumn="0" w:lastRowLastColumn="0"/>
            </w:pPr>
            <w:r>
              <w:rPr>
                <w:sz w:val="22"/>
              </w:rPr>
              <w:t xml:space="preserve">Aktif Kullanıcı </w:t>
            </w:r>
            <w:r w:rsidR="000A6188">
              <w:rPr>
                <w:sz w:val="22"/>
              </w:rPr>
              <w:t>Direktör’den gelir.</w:t>
            </w:r>
          </w:p>
        </w:tc>
      </w:tr>
      <w:tr w:rsidR="00382DAC" w:rsidRPr="00A929A0" w14:paraId="410E4E9A"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7E32CD7" w14:textId="650863DF" w:rsidR="00382DAC" w:rsidRDefault="00382DAC" w:rsidP="00382DAC">
            <w:pPr>
              <w:pStyle w:val="Tabloerik"/>
            </w:pPr>
            <w:r>
              <w:rPr>
                <w:sz w:val="22"/>
              </w:rPr>
              <w:t>Direktör Karar</w:t>
            </w:r>
          </w:p>
        </w:tc>
        <w:tc>
          <w:tcPr>
            <w:tcW w:w="1305" w:type="dxa"/>
            <w:gridSpan w:val="3"/>
          </w:tcPr>
          <w:p w14:paraId="313BEDBA" w14:textId="25CA3DA2"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52" w:type="dxa"/>
          </w:tcPr>
          <w:p w14:paraId="631BC632" w14:textId="5AAB37DB"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83" w:type="dxa"/>
            <w:gridSpan w:val="3"/>
          </w:tcPr>
          <w:p w14:paraId="3B8F4CE6" w14:textId="758ABBC0"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3071" w:type="dxa"/>
          </w:tcPr>
          <w:p w14:paraId="0385DA24" w14:textId="4D0B64DB"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pPr>
          </w:p>
        </w:tc>
      </w:tr>
      <w:tr w:rsidR="00382DAC" w:rsidRPr="0034265F" w14:paraId="7CF23873"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CEA3446" w14:textId="650863DF" w:rsidR="00382DAC" w:rsidRDefault="00382DAC" w:rsidP="00382DAC">
            <w:pPr>
              <w:pStyle w:val="Tabloerik"/>
            </w:pPr>
            <w:r>
              <w:rPr>
                <w:sz w:val="22"/>
              </w:rPr>
              <w:t>Eğitim Başlangıç Tarihi</w:t>
            </w:r>
          </w:p>
        </w:tc>
        <w:tc>
          <w:tcPr>
            <w:tcW w:w="1305" w:type="dxa"/>
            <w:gridSpan w:val="3"/>
          </w:tcPr>
          <w:p w14:paraId="1FE44277" w14:textId="0DEC5541"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Tarih</w:t>
            </w:r>
          </w:p>
        </w:tc>
        <w:tc>
          <w:tcPr>
            <w:tcW w:w="1652" w:type="dxa"/>
          </w:tcPr>
          <w:p w14:paraId="12D68B53" w14:textId="3E8F6007"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83" w:type="dxa"/>
            <w:gridSpan w:val="3"/>
          </w:tcPr>
          <w:p w14:paraId="4BABBC8E" w14:textId="1D63B5FA"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3071" w:type="dxa"/>
          </w:tcPr>
          <w:p w14:paraId="166D5F6B" w14:textId="386356FF" w:rsidR="00382DAC" w:rsidRDefault="00696B2E" w:rsidP="00382DAC">
            <w:pPr>
              <w:pStyle w:val="Tabloerik"/>
              <w:cnfStyle w:val="000000000000" w:firstRow="0" w:lastRow="0" w:firstColumn="0" w:lastColumn="0" w:oddVBand="0" w:evenVBand="0" w:oddHBand="0" w:evenHBand="0" w:firstRowFirstColumn="0" w:firstRowLastColumn="0" w:lastRowFirstColumn="0" w:lastRowLastColumn="0"/>
            </w:pPr>
            <w:r w:rsidRPr="007D392E">
              <w:rPr>
                <w:sz w:val="22"/>
                <w:szCs w:val="32"/>
              </w:rPr>
              <w:t xml:space="preserve">Kullanıcı eğitimin </w:t>
            </w:r>
            <w:r w:rsidR="007D392E" w:rsidRPr="007D392E">
              <w:rPr>
                <w:sz w:val="22"/>
                <w:szCs w:val="32"/>
              </w:rPr>
              <w:t>başlangıç tarihini girer.</w:t>
            </w:r>
          </w:p>
        </w:tc>
      </w:tr>
      <w:tr w:rsidR="00382DAC" w:rsidRPr="0034265F" w14:paraId="609174E5"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CA3048A" w14:textId="1548EB99" w:rsidR="00382DAC" w:rsidRDefault="00382DAC" w:rsidP="00382DAC">
            <w:pPr>
              <w:pStyle w:val="Tabloerik"/>
              <w:rPr>
                <w:sz w:val="22"/>
              </w:rPr>
            </w:pPr>
            <w:r>
              <w:rPr>
                <w:sz w:val="22"/>
              </w:rPr>
              <w:t>Eğitim Bitiş Tarihi</w:t>
            </w:r>
          </w:p>
        </w:tc>
        <w:tc>
          <w:tcPr>
            <w:tcW w:w="1305" w:type="dxa"/>
            <w:gridSpan w:val="3"/>
          </w:tcPr>
          <w:p w14:paraId="14F222DD" w14:textId="298313C4"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652" w:type="dxa"/>
          </w:tcPr>
          <w:p w14:paraId="28302E29" w14:textId="249A0F1C"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5B67A55F" w14:textId="454274E5"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3071" w:type="dxa"/>
          </w:tcPr>
          <w:p w14:paraId="32401C7B" w14:textId="1266E7F0" w:rsidR="00382DAC" w:rsidRDefault="007D392E" w:rsidP="00382DAC">
            <w:pPr>
              <w:pStyle w:val="Tabloerik"/>
              <w:cnfStyle w:val="000000100000" w:firstRow="0" w:lastRow="0" w:firstColumn="0" w:lastColumn="0" w:oddVBand="0" w:evenVBand="0" w:oddHBand="1" w:evenHBand="0" w:firstRowFirstColumn="0" w:firstRowLastColumn="0" w:lastRowFirstColumn="0" w:lastRowLastColumn="0"/>
              <w:rPr>
                <w:sz w:val="22"/>
              </w:rPr>
            </w:pPr>
            <w:r w:rsidRPr="007D392E">
              <w:rPr>
                <w:sz w:val="22"/>
                <w:szCs w:val="32"/>
              </w:rPr>
              <w:t xml:space="preserve">Kullanıcı eğitimin </w:t>
            </w:r>
            <w:r>
              <w:rPr>
                <w:sz w:val="22"/>
                <w:szCs w:val="32"/>
              </w:rPr>
              <w:t xml:space="preserve">bitiş </w:t>
            </w:r>
            <w:r w:rsidRPr="007D392E">
              <w:rPr>
                <w:sz w:val="22"/>
                <w:szCs w:val="32"/>
              </w:rPr>
              <w:t>tarihini girer.</w:t>
            </w:r>
          </w:p>
        </w:tc>
      </w:tr>
      <w:tr w:rsidR="00382DAC" w:rsidRPr="00A929A0" w14:paraId="26EE7026"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3B15606" w14:textId="218B5939" w:rsidR="00382DAC" w:rsidRDefault="00382DAC" w:rsidP="00382DAC">
            <w:pPr>
              <w:pStyle w:val="Tabloerik"/>
              <w:rPr>
                <w:sz w:val="22"/>
              </w:rPr>
            </w:pPr>
            <w:r w:rsidRPr="003F0A8C">
              <w:rPr>
                <w:sz w:val="22"/>
              </w:rPr>
              <w:t>Finans Müdürü Adı</w:t>
            </w:r>
          </w:p>
        </w:tc>
        <w:tc>
          <w:tcPr>
            <w:tcW w:w="1305" w:type="dxa"/>
            <w:gridSpan w:val="3"/>
          </w:tcPr>
          <w:p w14:paraId="153DD6FC" w14:textId="79EAA5FD"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006D3ADF" w14:textId="39EEC349"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79782EC3" w14:textId="17C6A269"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4C96C197" w14:textId="77777777" w:rsidR="00382DAC" w:rsidRDefault="0027066B" w:rsidP="00382DA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Organizasyon şemasında</w:t>
            </w:r>
            <w:r w:rsidR="00047AEE">
              <w:rPr>
                <w:sz w:val="22"/>
              </w:rPr>
              <w:t>n çekilir.</w:t>
            </w:r>
          </w:p>
          <w:p w14:paraId="12A6E010" w14:textId="4895F8F1" w:rsidR="00047AEE" w:rsidRDefault="00047AEE" w:rsidP="00382DAC">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382DAC" w:rsidRPr="00A929A0" w14:paraId="2EE0CF4F"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D0BDD70" w14:textId="0C28ACC5" w:rsidR="00382DAC" w:rsidRDefault="00382DAC" w:rsidP="00382DAC">
            <w:pPr>
              <w:pStyle w:val="Tabloerik"/>
              <w:rPr>
                <w:sz w:val="22"/>
              </w:rPr>
            </w:pPr>
            <w:r>
              <w:rPr>
                <w:sz w:val="22"/>
              </w:rPr>
              <w:t>Finans Müdürü Karar</w:t>
            </w:r>
          </w:p>
        </w:tc>
        <w:tc>
          <w:tcPr>
            <w:tcW w:w="1305" w:type="dxa"/>
            <w:gridSpan w:val="3"/>
          </w:tcPr>
          <w:p w14:paraId="7B3AF856" w14:textId="781EA53C"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2055F5C1" w14:textId="4AB5D5F9"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1CC19FFE" w14:textId="3CDE8FF1"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4B239390" w14:textId="3C7C1A08"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382DAC" w:rsidRPr="00A929A0" w14:paraId="7850F7A1"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F18819A" w14:textId="0C28ACC5" w:rsidR="00382DAC" w:rsidRDefault="00382DAC" w:rsidP="00382DAC">
            <w:pPr>
              <w:pStyle w:val="Tabloerik"/>
              <w:rPr>
                <w:sz w:val="22"/>
              </w:rPr>
            </w:pPr>
            <w:r>
              <w:rPr>
                <w:sz w:val="22"/>
              </w:rPr>
              <w:t>Genel Müdür Adı</w:t>
            </w:r>
          </w:p>
        </w:tc>
        <w:tc>
          <w:tcPr>
            <w:tcW w:w="1305" w:type="dxa"/>
            <w:gridSpan w:val="3"/>
          </w:tcPr>
          <w:p w14:paraId="3A30B56E" w14:textId="0F78C0A9"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79AD178C" w14:textId="2683C4A0"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006D46DB" w14:textId="281AEE91"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7B43EFBC" w14:textId="0F1E5762" w:rsidR="00382DAC" w:rsidRDefault="00B33F0F"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Organizasyon şemasından çekilir.</w:t>
            </w:r>
          </w:p>
        </w:tc>
      </w:tr>
      <w:tr w:rsidR="00382DAC" w:rsidRPr="00A929A0" w14:paraId="60B529CF"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7CDF416" w14:textId="04F9EFE0" w:rsidR="00382DAC" w:rsidRDefault="00382DAC" w:rsidP="00382DAC">
            <w:pPr>
              <w:pStyle w:val="Tabloerik"/>
              <w:rPr>
                <w:sz w:val="22"/>
              </w:rPr>
            </w:pPr>
            <w:r>
              <w:rPr>
                <w:sz w:val="22"/>
              </w:rPr>
              <w:t>Genel Müdür Karar</w:t>
            </w:r>
          </w:p>
        </w:tc>
        <w:tc>
          <w:tcPr>
            <w:tcW w:w="1305" w:type="dxa"/>
            <w:gridSpan w:val="3"/>
          </w:tcPr>
          <w:p w14:paraId="4319C3FD" w14:textId="037426B1"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4E808C23" w14:textId="19FCFE43"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348D02A4" w14:textId="19B31F64"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20AB24F2" w14:textId="313B2887" w:rsidR="00382DAC" w:rsidRDefault="00382DAC" w:rsidP="00382DAC">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382DAC" w:rsidRPr="00A929A0" w14:paraId="2D86A47C"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72F1EAC" w14:textId="205B10BD" w:rsidR="00382DAC" w:rsidRDefault="00382DAC" w:rsidP="00382DAC">
            <w:pPr>
              <w:pStyle w:val="Tabloerik"/>
              <w:rPr>
                <w:sz w:val="22"/>
              </w:rPr>
            </w:pPr>
            <w:r>
              <w:rPr>
                <w:sz w:val="22"/>
              </w:rPr>
              <w:t>IK Karar</w:t>
            </w:r>
          </w:p>
        </w:tc>
        <w:tc>
          <w:tcPr>
            <w:tcW w:w="1305" w:type="dxa"/>
            <w:gridSpan w:val="3"/>
          </w:tcPr>
          <w:p w14:paraId="15B8AB7E" w14:textId="609DE14C"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6897AFAD" w14:textId="23D91B1F"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1E3B74D0" w14:textId="5AF22710"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69FD17CB" w14:textId="08D5366B" w:rsidR="00382DAC" w:rsidRDefault="00382DAC" w:rsidP="00382DAC">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0D583C" w:rsidRPr="0034265F" w14:paraId="2532BD91"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BB8985C" w14:textId="6C0F4CFE" w:rsidR="000D583C" w:rsidRDefault="000D583C" w:rsidP="000D583C">
            <w:pPr>
              <w:pStyle w:val="Tabloerik"/>
              <w:rPr>
                <w:sz w:val="22"/>
              </w:rPr>
            </w:pPr>
            <w:r>
              <w:rPr>
                <w:sz w:val="22"/>
              </w:rPr>
              <w:t>Kategori</w:t>
            </w:r>
          </w:p>
        </w:tc>
        <w:tc>
          <w:tcPr>
            <w:tcW w:w="1305" w:type="dxa"/>
            <w:gridSpan w:val="3"/>
          </w:tcPr>
          <w:p w14:paraId="63B9B9FE" w14:textId="22099E8B" w:rsidR="000D583C" w:rsidRDefault="000D583C" w:rsidP="000D583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6721246E" w14:textId="6613EE1F" w:rsidR="000D583C" w:rsidRDefault="000D583C" w:rsidP="000D583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7D7F8405" w14:textId="3D4CD638" w:rsidR="000D583C" w:rsidRPr="0095704E" w:rsidRDefault="000D583C" w:rsidP="000D583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3071" w:type="dxa"/>
          </w:tcPr>
          <w:p w14:paraId="1FF8C1E2" w14:textId="05523C2C" w:rsidR="000D583C" w:rsidRDefault="000D583C" w:rsidP="000D583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 xml:space="preserve">Kullanıcı lisansüstü </w:t>
            </w:r>
            <w:r w:rsidR="00D6640F">
              <w:rPr>
                <w:sz w:val="22"/>
              </w:rPr>
              <w:t>kategorisini listeden seçer</w:t>
            </w:r>
          </w:p>
        </w:tc>
      </w:tr>
      <w:tr w:rsidR="000D583C" w:rsidRPr="0034265F" w14:paraId="46B87397"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69F1B93" w14:textId="3D4F09DF" w:rsidR="000D583C" w:rsidRDefault="000D583C" w:rsidP="000D583C">
            <w:pPr>
              <w:pStyle w:val="Tabloerik"/>
              <w:rPr>
                <w:sz w:val="22"/>
              </w:rPr>
            </w:pPr>
            <w:r>
              <w:rPr>
                <w:sz w:val="22"/>
              </w:rPr>
              <w:t>Kıdem</w:t>
            </w:r>
          </w:p>
        </w:tc>
        <w:tc>
          <w:tcPr>
            <w:tcW w:w="1305" w:type="dxa"/>
            <w:gridSpan w:val="3"/>
          </w:tcPr>
          <w:p w14:paraId="40F19D36" w14:textId="373745EE" w:rsidR="000D583C" w:rsidRDefault="00ED1EE1"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Liste</w:t>
            </w:r>
          </w:p>
        </w:tc>
        <w:tc>
          <w:tcPr>
            <w:tcW w:w="1652" w:type="dxa"/>
          </w:tcPr>
          <w:p w14:paraId="1028ED0C" w14:textId="09A26615" w:rsidR="000D583C" w:rsidRDefault="000D583C"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0D1AA354" w14:textId="3632E9A7" w:rsidR="000D583C" w:rsidRPr="0095704E" w:rsidRDefault="000D583C"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51F8894F" w14:textId="7FAA0A36" w:rsidR="000D583C" w:rsidRDefault="00ED1EE1"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Listeden Seçim Yapılır</w:t>
            </w:r>
          </w:p>
        </w:tc>
      </w:tr>
      <w:tr w:rsidR="000D583C" w:rsidRPr="00A929A0" w14:paraId="4A794F85"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2C5FBDC" w14:textId="5A036F14" w:rsidR="000D583C" w:rsidRDefault="000D583C" w:rsidP="000D583C">
            <w:pPr>
              <w:pStyle w:val="Tabloerik"/>
              <w:rPr>
                <w:sz w:val="22"/>
              </w:rPr>
            </w:pPr>
            <w:r>
              <w:rPr>
                <w:sz w:val="22"/>
              </w:rPr>
              <w:t>MHY Karar</w:t>
            </w:r>
          </w:p>
        </w:tc>
        <w:tc>
          <w:tcPr>
            <w:tcW w:w="1305" w:type="dxa"/>
            <w:gridSpan w:val="3"/>
          </w:tcPr>
          <w:p w14:paraId="605C1152" w14:textId="50C94967" w:rsidR="000D583C" w:rsidRDefault="000D583C" w:rsidP="000D583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47114DEE" w14:textId="5511C6EA" w:rsidR="000D583C" w:rsidRDefault="000D583C" w:rsidP="000D583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7DE786D0" w14:textId="75EFC6D8" w:rsidR="000D583C" w:rsidRPr="0095704E" w:rsidRDefault="005B0310" w:rsidP="000D583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362BD439" w14:textId="2A0A2AB3" w:rsidR="000D583C" w:rsidRDefault="000D583C" w:rsidP="000D583C">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0D583C" w:rsidRPr="005E38DF" w14:paraId="73A3D088"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3AA139D" w14:textId="6E83E17F" w:rsidR="000D583C" w:rsidRDefault="000D583C" w:rsidP="000D583C">
            <w:pPr>
              <w:pStyle w:val="Tabloerik"/>
              <w:rPr>
                <w:sz w:val="22"/>
              </w:rPr>
            </w:pPr>
            <w:r>
              <w:rPr>
                <w:sz w:val="22"/>
              </w:rPr>
              <w:t>Okul Adı</w:t>
            </w:r>
          </w:p>
        </w:tc>
        <w:tc>
          <w:tcPr>
            <w:tcW w:w="1305" w:type="dxa"/>
            <w:gridSpan w:val="3"/>
          </w:tcPr>
          <w:p w14:paraId="3EBF5E34" w14:textId="546EBB26" w:rsidR="000D583C" w:rsidRDefault="000D583C"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4E8DC782" w14:textId="370E7DF1" w:rsidR="000D583C" w:rsidRDefault="000D583C"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302B9F2B" w14:textId="141DD049" w:rsidR="000D583C" w:rsidRDefault="005B0310"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3071" w:type="dxa"/>
          </w:tcPr>
          <w:p w14:paraId="1485FF67" w14:textId="6F484263" w:rsidR="000D583C" w:rsidRDefault="001C61ED"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szCs w:val="32"/>
              </w:rPr>
              <w:t xml:space="preserve">Kullanıcı </w:t>
            </w:r>
            <w:r w:rsidR="005E38DF">
              <w:rPr>
                <w:sz w:val="22"/>
                <w:szCs w:val="32"/>
              </w:rPr>
              <w:t>başvurduğu okulun adını girer</w:t>
            </w:r>
          </w:p>
        </w:tc>
      </w:tr>
      <w:tr w:rsidR="000D583C" w:rsidRPr="00A929A0" w14:paraId="0300E37C"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3F59D4D" w14:textId="5423B854" w:rsidR="000D583C" w:rsidRDefault="000D583C" w:rsidP="000D583C">
            <w:pPr>
              <w:pStyle w:val="Tabloerik"/>
              <w:rPr>
                <w:sz w:val="22"/>
              </w:rPr>
            </w:pPr>
            <w:r>
              <w:rPr>
                <w:sz w:val="22"/>
              </w:rPr>
              <w:t>Pozisyon</w:t>
            </w:r>
          </w:p>
        </w:tc>
        <w:tc>
          <w:tcPr>
            <w:tcW w:w="1305" w:type="dxa"/>
            <w:gridSpan w:val="3"/>
          </w:tcPr>
          <w:p w14:paraId="50A0543C" w14:textId="796355C4" w:rsidR="000D583C" w:rsidRDefault="000D583C" w:rsidP="000D583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31CC63A8" w14:textId="72DE3C95" w:rsidR="000D583C" w:rsidRDefault="000D583C" w:rsidP="000D583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0917E00D" w14:textId="52C70E0C" w:rsidR="000D583C" w:rsidRDefault="000D583C" w:rsidP="000D583C">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73FB1927" w14:textId="719E4FF8" w:rsidR="000D583C" w:rsidRPr="007D59C3" w:rsidRDefault="005B0310" w:rsidP="000D583C">
            <w:pPr>
              <w:pStyle w:val="Tabloerik"/>
              <w:cnfStyle w:val="000000100000" w:firstRow="0" w:lastRow="0" w:firstColumn="0" w:lastColumn="0" w:oddVBand="0" w:evenVBand="0" w:oddHBand="1" w:evenHBand="0" w:firstRowFirstColumn="0" w:firstRowLastColumn="0" w:lastRowFirstColumn="0" w:lastRowLastColumn="0"/>
              <w:rPr>
                <w:sz w:val="22"/>
                <w:szCs w:val="32"/>
              </w:rPr>
            </w:pPr>
            <w:r>
              <w:rPr>
                <w:sz w:val="22"/>
              </w:rPr>
              <w:t>Aktif Kullanıcı Pozisyonu atanır.</w:t>
            </w:r>
          </w:p>
        </w:tc>
      </w:tr>
      <w:tr w:rsidR="000D583C" w:rsidRPr="00A929A0" w14:paraId="6272DBDD"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EE3FE4C" w14:textId="6B69A398" w:rsidR="000D583C" w:rsidRDefault="000D583C" w:rsidP="000D583C">
            <w:pPr>
              <w:pStyle w:val="Tabloerik"/>
              <w:rPr>
                <w:sz w:val="22"/>
              </w:rPr>
            </w:pPr>
            <w:r>
              <w:rPr>
                <w:sz w:val="22"/>
              </w:rPr>
              <w:t>Program Süresi</w:t>
            </w:r>
          </w:p>
        </w:tc>
        <w:tc>
          <w:tcPr>
            <w:tcW w:w="1305" w:type="dxa"/>
            <w:gridSpan w:val="3"/>
          </w:tcPr>
          <w:p w14:paraId="1B9F7823" w14:textId="4EB5F727" w:rsidR="000D583C" w:rsidRDefault="000D583C"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4FD097FA" w14:textId="35D7739A" w:rsidR="000D583C" w:rsidRDefault="000D583C"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106333AE" w14:textId="257AAC05" w:rsidR="000D583C" w:rsidRDefault="000D583C"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48C2563A" w14:textId="5B06544D" w:rsidR="000D583C" w:rsidRDefault="005E38DF" w:rsidP="000D583C">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Program kaç ay süreceğinin bilgisinin girildiği</w:t>
            </w:r>
            <w:r w:rsidR="00A15CAF">
              <w:rPr>
                <w:sz w:val="22"/>
              </w:rPr>
              <w:t xml:space="preserve"> alandır.</w:t>
            </w:r>
          </w:p>
        </w:tc>
      </w:tr>
      <w:tr w:rsidR="00A15CAF" w:rsidRPr="00A929A0" w14:paraId="2FA20918"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2012EF3" w14:textId="69323F66" w:rsidR="00A15CAF" w:rsidRDefault="00A15CAF" w:rsidP="00A15CAF">
            <w:pPr>
              <w:pStyle w:val="Tabloerik"/>
              <w:rPr>
                <w:sz w:val="22"/>
              </w:rPr>
            </w:pPr>
            <w:r>
              <w:rPr>
                <w:sz w:val="22"/>
              </w:rPr>
              <w:t>Ücreti</w:t>
            </w:r>
          </w:p>
        </w:tc>
        <w:tc>
          <w:tcPr>
            <w:tcW w:w="1305" w:type="dxa"/>
            <w:gridSpan w:val="3"/>
          </w:tcPr>
          <w:p w14:paraId="4272FB51" w14:textId="47B710E8" w:rsidR="00A15CAF" w:rsidRDefault="00A15CAF"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Para</w:t>
            </w:r>
          </w:p>
        </w:tc>
        <w:tc>
          <w:tcPr>
            <w:tcW w:w="1652" w:type="dxa"/>
          </w:tcPr>
          <w:p w14:paraId="50202080" w14:textId="551080DA" w:rsidR="00A15CAF" w:rsidRDefault="00A15CAF"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7B8BB2AD" w14:textId="752C0C99" w:rsidR="00A15CAF" w:rsidRDefault="00A15CAF"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3952916E" w14:textId="77777777" w:rsidR="00A15CAF" w:rsidRDefault="00A15CAF" w:rsidP="00A15CA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AE79F5" w:rsidRPr="00A929A0" w14:paraId="2B883B72" w14:textId="77777777" w:rsidTr="00944F49">
        <w:trPr>
          <w:trHeight w:val="472"/>
        </w:trPr>
        <w:tc>
          <w:tcPr>
            <w:cnfStyle w:val="001000000000" w:firstRow="0" w:lastRow="0" w:firstColumn="1" w:lastColumn="0" w:oddVBand="0" w:evenVBand="0" w:oddHBand="0" w:evenHBand="0" w:firstRowFirstColumn="0" w:firstRowLastColumn="0" w:lastRowFirstColumn="0" w:lastRowLastColumn="0"/>
            <w:tcW w:w="9355" w:type="dxa"/>
            <w:gridSpan w:val="9"/>
          </w:tcPr>
          <w:p w14:paraId="149176D3" w14:textId="4244EB41" w:rsidR="00AE79F5" w:rsidRPr="00AE79F5" w:rsidRDefault="00AE79F5" w:rsidP="00AE79F5">
            <w:pPr>
              <w:pStyle w:val="Tabloerik"/>
              <w:jc w:val="center"/>
              <w:rPr>
                <w:b w:val="0"/>
                <w:bCs w:val="0"/>
                <w:color w:val="FF0000"/>
                <w:sz w:val="22"/>
                <w:szCs w:val="32"/>
              </w:rPr>
            </w:pPr>
            <w:r w:rsidRPr="00AE79F5">
              <w:rPr>
                <w:b w:val="0"/>
                <w:bCs w:val="0"/>
                <w:color w:val="FF0000"/>
                <w:sz w:val="22"/>
                <w:szCs w:val="32"/>
              </w:rPr>
              <w:t>AÇIKLAMA TABLOSU</w:t>
            </w:r>
          </w:p>
        </w:tc>
      </w:tr>
      <w:tr w:rsidR="00A15CAF" w:rsidRPr="00BB1023" w14:paraId="799CE2CA"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45D4022" w14:textId="459AECF9" w:rsidR="00A15CAF" w:rsidRDefault="00A15CAF" w:rsidP="00A15CAF">
            <w:pPr>
              <w:pStyle w:val="Tabloerik"/>
              <w:rPr>
                <w:sz w:val="22"/>
              </w:rPr>
            </w:pPr>
            <w:r>
              <w:rPr>
                <w:sz w:val="22"/>
              </w:rPr>
              <w:t>İşlemi Gerçekleştiren</w:t>
            </w:r>
          </w:p>
        </w:tc>
        <w:tc>
          <w:tcPr>
            <w:tcW w:w="1305" w:type="dxa"/>
            <w:gridSpan w:val="3"/>
          </w:tcPr>
          <w:p w14:paraId="28722947" w14:textId="6381E120" w:rsidR="00A15CAF" w:rsidRDefault="00A15CAF"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3EA642DD" w14:textId="08A66C35" w:rsidR="00A15CAF" w:rsidRDefault="00A15CAF"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0B5FE95C" w14:textId="7391F016" w:rsidR="00A15CAF" w:rsidRDefault="00A15CAF"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7988366D" w14:textId="7E432E09" w:rsidR="00A15CAF" w:rsidRDefault="00AE79F5"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İş</w:t>
            </w:r>
            <w:r w:rsidR="00BB1023">
              <w:rPr>
                <w:sz w:val="22"/>
              </w:rPr>
              <w:t>l</w:t>
            </w:r>
            <w:r>
              <w:rPr>
                <w:sz w:val="22"/>
              </w:rPr>
              <w:t xml:space="preserve">emi gerçekleştiren kullanıcının </w:t>
            </w:r>
            <w:r w:rsidR="00BB1023">
              <w:rPr>
                <w:sz w:val="22"/>
              </w:rPr>
              <w:t>adı akış bitiminden önce atanır.</w:t>
            </w:r>
          </w:p>
        </w:tc>
      </w:tr>
      <w:tr w:rsidR="00A15CAF" w:rsidRPr="00BB1023" w14:paraId="7AFBBB71"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2B54E81" w14:textId="672FDA5B" w:rsidR="00A15CAF" w:rsidRDefault="00A15CAF" w:rsidP="00A15CAF">
            <w:pPr>
              <w:pStyle w:val="Tabloerik"/>
              <w:rPr>
                <w:sz w:val="22"/>
              </w:rPr>
            </w:pPr>
            <w:r>
              <w:rPr>
                <w:sz w:val="22"/>
              </w:rPr>
              <w:t>İşlem Tarih</w:t>
            </w:r>
          </w:p>
        </w:tc>
        <w:tc>
          <w:tcPr>
            <w:tcW w:w="1305" w:type="dxa"/>
            <w:gridSpan w:val="3"/>
          </w:tcPr>
          <w:p w14:paraId="50916CB9" w14:textId="31D8D0B1" w:rsidR="00A15CAF" w:rsidRDefault="00A15CAF" w:rsidP="00A15CA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52" w:type="dxa"/>
          </w:tcPr>
          <w:p w14:paraId="7604E872" w14:textId="65CAE4E6" w:rsidR="00A15CAF" w:rsidRDefault="00A15CAF" w:rsidP="00A15CA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35564531" w14:textId="33BC3A26" w:rsidR="00A15CAF" w:rsidRDefault="00A15CAF" w:rsidP="00A15CA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49A9324E" w14:textId="1D744FD0" w:rsidR="00A15CAF" w:rsidRDefault="00BB1023" w:rsidP="00A15CA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İşlemi gerçekleştiren kullanıcının adı akış bitiminden önce atanır.</w:t>
            </w:r>
          </w:p>
        </w:tc>
      </w:tr>
      <w:tr w:rsidR="00A15CAF" w:rsidRPr="00A929A0" w14:paraId="51AAD6FE" w14:textId="77777777" w:rsidTr="00AE79F5">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652C77A" w14:textId="570FA18A" w:rsidR="00A15CAF" w:rsidRDefault="00A15CAF" w:rsidP="00A15CAF">
            <w:pPr>
              <w:pStyle w:val="Tabloerik"/>
              <w:rPr>
                <w:sz w:val="22"/>
              </w:rPr>
            </w:pPr>
            <w:r>
              <w:rPr>
                <w:sz w:val="22"/>
              </w:rPr>
              <w:t>İşlem Açıklama</w:t>
            </w:r>
          </w:p>
        </w:tc>
        <w:tc>
          <w:tcPr>
            <w:tcW w:w="1305" w:type="dxa"/>
            <w:gridSpan w:val="3"/>
          </w:tcPr>
          <w:p w14:paraId="50BB5CAD" w14:textId="0DB50DE4" w:rsidR="00A15CAF" w:rsidRDefault="00A15CAF"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Serbest Yazı</w:t>
            </w:r>
          </w:p>
        </w:tc>
        <w:tc>
          <w:tcPr>
            <w:tcW w:w="1652" w:type="dxa"/>
          </w:tcPr>
          <w:p w14:paraId="3EDF2C05" w14:textId="75E2A6BC" w:rsidR="00A15CAF" w:rsidRDefault="00A15CAF"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12A8871F" w14:textId="1323825F" w:rsidR="00A15CAF" w:rsidRDefault="00A15CAF"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665478CA" w14:textId="154E534B" w:rsidR="00A15CAF" w:rsidRDefault="00E4781D" w:rsidP="00A15CA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Açıklama tablosundaki değer atanır.</w:t>
            </w:r>
          </w:p>
        </w:tc>
      </w:tr>
      <w:tr w:rsidR="00A15CAF" w:rsidRPr="00E4781D" w14:paraId="515B5E2C" w14:textId="77777777" w:rsidTr="00AE79F5">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206A08C" w14:textId="2E81A9E5" w:rsidR="00A15CAF" w:rsidRDefault="00A15CAF" w:rsidP="00A15CAF">
            <w:pPr>
              <w:pStyle w:val="Tabloerik"/>
              <w:rPr>
                <w:sz w:val="22"/>
              </w:rPr>
            </w:pPr>
            <w:r>
              <w:rPr>
                <w:sz w:val="22"/>
              </w:rPr>
              <w:lastRenderedPageBreak/>
              <w:t>İşlem Karar</w:t>
            </w:r>
          </w:p>
        </w:tc>
        <w:tc>
          <w:tcPr>
            <w:tcW w:w="1305" w:type="dxa"/>
            <w:gridSpan w:val="3"/>
          </w:tcPr>
          <w:p w14:paraId="7349DF44" w14:textId="3F5F8564" w:rsidR="00A15CAF" w:rsidRDefault="00A15CAF" w:rsidP="00A15CA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74072DAF" w14:textId="4E8D26F1" w:rsidR="00A15CAF" w:rsidRDefault="00A15CAF" w:rsidP="00A15CA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527087B0" w14:textId="181BCEAF" w:rsidR="00A15CAF" w:rsidRDefault="00A15CAF" w:rsidP="00A15CA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4212412E" w14:textId="54693B3F" w:rsidR="00A15CAF" w:rsidRDefault="00E4781D" w:rsidP="00A15CA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İşlemi yapan kişinin kararı atanır.</w:t>
            </w:r>
          </w:p>
        </w:tc>
      </w:tr>
      <w:tr w:rsidR="00E4781D" w:rsidRPr="00A929A0" w14:paraId="1838CE6D" w14:textId="77777777" w:rsidTr="006A755A">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9355" w:type="dxa"/>
            <w:gridSpan w:val="9"/>
          </w:tcPr>
          <w:p w14:paraId="32FC6844" w14:textId="0B1A05E4" w:rsidR="00E4781D" w:rsidRDefault="00E4781D" w:rsidP="00E4781D">
            <w:pPr>
              <w:pStyle w:val="Tabloerik"/>
              <w:jc w:val="center"/>
              <w:rPr>
                <w:sz w:val="22"/>
              </w:rPr>
            </w:pPr>
            <w:r>
              <w:rPr>
                <w:b w:val="0"/>
                <w:bCs w:val="0"/>
                <w:color w:val="FF0000"/>
                <w:sz w:val="22"/>
                <w:szCs w:val="32"/>
              </w:rPr>
              <w:t>ÖDEME PLANI</w:t>
            </w:r>
          </w:p>
        </w:tc>
      </w:tr>
      <w:tr w:rsidR="003C7532" w:rsidRPr="003C7532" w14:paraId="58860F01" w14:textId="77777777" w:rsidTr="003C7532">
        <w:trPr>
          <w:trHeight w:val="472"/>
        </w:trPr>
        <w:tc>
          <w:tcPr>
            <w:cnfStyle w:val="001000000000" w:firstRow="0" w:lastRow="0" w:firstColumn="1" w:lastColumn="0" w:oddVBand="0" w:evenVBand="0" w:oddHBand="0" w:evenHBand="0" w:firstRowFirstColumn="0" w:firstRowLastColumn="0" w:lastRowFirstColumn="0" w:lastRowLastColumn="0"/>
            <w:tcW w:w="1555" w:type="dxa"/>
            <w:gridSpan w:val="2"/>
          </w:tcPr>
          <w:p w14:paraId="7B271156" w14:textId="35CDA436" w:rsidR="003C7532" w:rsidRDefault="003C7532" w:rsidP="003C7532">
            <w:pPr>
              <w:pStyle w:val="Tabloerik"/>
              <w:jc w:val="center"/>
              <w:rPr>
                <w:b w:val="0"/>
                <w:bCs w:val="0"/>
                <w:color w:val="FF0000"/>
                <w:sz w:val="22"/>
                <w:szCs w:val="32"/>
              </w:rPr>
            </w:pPr>
            <w:r>
              <w:rPr>
                <w:sz w:val="22"/>
              </w:rPr>
              <w:t>Ödeme Durumu</w:t>
            </w:r>
          </w:p>
        </w:tc>
        <w:tc>
          <w:tcPr>
            <w:tcW w:w="1275" w:type="dxa"/>
          </w:tcPr>
          <w:p w14:paraId="24D0FD44" w14:textId="2D2175DF" w:rsidR="003C7532" w:rsidRDefault="003C7532" w:rsidP="003C7532">
            <w:pPr>
              <w:pStyle w:val="Tabloerik"/>
              <w:jc w:val="center"/>
              <w:cnfStyle w:val="000000000000" w:firstRow="0" w:lastRow="0" w:firstColumn="0" w:lastColumn="0" w:oddVBand="0" w:evenVBand="0" w:oddHBand="0" w:evenHBand="0" w:firstRowFirstColumn="0" w:firstRowLastColumn="0" w:lastRowFirstColumn="0" w:lastRowLastColumn="0"/>
              <w:rPr>
                <w:b/>
                <w:bCs/>
                <w:color w:val="FF0000"/>
                <w:sz w:val="22"/>
                <w:szCs w:val="32"/>
              </w:rPr>
            </w:pPr>
            <w:r>
              <w:rPr>
                <w:sz w:val="22"/>
              </w:rPr>
              <w:t>Yazı</w:t>
            </w:r>
          </w:p>
        </w:tc>
        <w:tc>
          <w:tcPr>
            <w:tcW w:w="1701" w:type="dxa"/>
            <w:gridSpan w:val="3"/>
          </w:tcPr>
          <w:p w14:paraId="0090D846" w14:textId="77B3C613" w:rsidR="003C7532" w:rsidRDefault="003C7532" w:rsidP="003C7532">
            <w:pPr>
              <w:pStyle w:val="Tabloerik"/>
              <w:jc w:val="center"/>
              <w:cnfStyle w:val="000000000000" w:firstRow="0" w:lastRow="0" w:firstColumn="0" w:lastColumn="0" w:oddVBand="0" w:evenVBand="0" w:oddHBand="0" w:evenHBand="0" w:firstRowFirstColumn="0" w:firstRowLastColumn="0" w:lastRowFirstColumn="0" w:lastRowLastColumn="0"/>
              <w:rPr>
                <w:b/>
                <w:bCs/>
                <w:color w:val="FF0000"/>
                <w:sz w:val="22"/>
                <w:szCs w:val="32"/>
              </w:rPr>
            </w:pPr>
            <w:r>
              <w:rPr>
                <w:sz w:val="22"/>
              </w:rPr>
              <w:t>Evet</w:t>
            </w:r>
          </w:p>
        </w:tc>
        <w:tc>
          <w:tcPr>
            <w:tcW w:w="1701" w:type="dxa"/>
          </w:tcPr>
          <w:p w14:paraId="4FC59C3E" w14:textId="46C2AD7B" w:rsidR="003C7532" w:rsidRDefault="003C7532" w:rsidP="003C7532">
            <w:pPr>
              <w:pStyle w:val="Tabloerik"/>
              <w:jc w:val="center"/>
              <w:cnfStyle w:val="000000000000" w:firstRow="0" w:lastRow="0" w:firstColumn="0" w:lastColumn="0" w:oddVBand="0" w:evenVBand="0" w:oddHBand="0" w:evenHBand="0" w:firstRowFirstColumn="0" w:firstRowLastColumn="0" w:lastRowFirstColumn="0" w:lastRowLastColumn="0"/>
              <w:rPr>
                <w:b/>
                <w:bCs/>
                <w:color w:val="FF0000"/>
                <w:sz w:val="22"/>
                <w:szCs w:val="32"/>
              </w:rPr>
            </w:pPr>
            <w:r>
              <w:rPr>
                <w:sz w:val="22"/>
              </w:rPr>
              <w:t>Hayır</w:t>
            </w:r>
          </w:p>
        </w:tc>
        <w:tc>
          <w:tcPr>
            <w:tcW w:w="3123" w:type="dxa"/>
            <w:gridSpan w:val="2"/>
          </w:tcPr>
          <w:p w14:paraId="5523C694" w14:textId="0B0F6EB5" w:rsidR="003C7532" w:rsidRDefault="003C7532" w:rsidP="003C7532">
            <w:pPr>
              <w:pStyle w:val="Tabloerik"/>
              <w:jc w:val="center"/>
              <w:cnfStyle w:val="000000000000" w:firstRow="0" w:lastRow="0" w:firstColumn="0" w:lastColumn="0" w:oddVBand="0" w:evenVBand="0" w:oddHBand="0" w:evenHBand="0" w:firstRowFirstColumn="0" w:firstRowLastColumn="0" w:lastRowFirstColumn="0" w:lastRowLastColumn="0"/>
              <w:rPr>
                <w:color w:val="FF0000"/>
                <w:sz w:val="22"/>
                <w:szCs w:val="32"/>
              </w:rPr>
            </w:pPr>
            <w:r>
              <w:rPr>
                <w:sz w:val="22"/>
              </w:rPr>
              <w:t>Ödenip ödenmediği bilgisinin tutulduğu alan</w:t>
            </w:r>
          </w:p>
        </w:tc>
      </w:tr>
      <w:tr w:rsidR="003C7532" w:rsidRPr="00B5414A" w14:paraId="3BC75274" w14:textId="77777777" w:rsidTr="003C7532">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55" w:type="dxa"/>
            <w:gridSpan w:val="2"/>
          </w:tcPr>
          <w:p w14:paraId="4AF95286" w14:textId="73D83956" w:rsidR="003C7532" w:rsidRDefault="003C7532" w:rsidP="003C7532">
            <w:pPr>
              <w:pStyle w:val="Tabloerik"/>
              <w:jc w:val="center"/>
              <w:rPr>
                <w:b w:val="0"/>
                <w:bCs w:val="0"/>
                <w:color w:val="FF0000"/>
                <w:sz w:val="22"/>
                <w:szCs w:val="32"/>
              </w:rPr>
            </w:pPr>
            <w:r>
              <w:rPr>
                <w:sz w:val="22"/>
              </w:rPr>
              <w:t>Ödeme Tarihi</w:t>
            </w:r>
          </w:p>
        </w:tc>
        <w:tc>
          <w:tcPr>
            <w:tcW w:w="1275" w:type="dxa"/>
          </w:tcPr>
          <w:p w14:paraId="59DFC555" w14:textId="491C7BAC" w:rsidR="003C7532" w:rsidRDefault="003C7532" w:rsidP="003C7532">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Tarih</w:t>
            </w:r>
          </w:p>
        </w:tc>
        <w:tc>
          <w:tcPr>
            <w:tcW w:w="1701" w:type="dxa"/>
            <w:gridSpan w:val="3"/>
          </w:tcPr>
          <w:p w14:paraId="78A221DF" w14:textId="64C150D2" w:rsidR="003C7532" w:rsidRDefault="003C7532" w:rsidP="003C7532">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Evet</w:t>
            </w:r>
          </w:p>
        </w:tc>
        <w:tc>
          <w:tcPr>
            <w:tcW w:w="1701" w:type="dxa"/>
          </w:tcPr>
          <w:p w14:paraId="7EFA5999" w14:textId="6746723C" w:rsidR="003C7532" w:rsidRDefault="003C7532" w:rsidP="003C7532">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Evet</w:t>
            </w:r>
          </w:p>
        </w:tc>
        <w:tc>
          <w:tcPr>
            <w:tcW w:w="3123" w:type="dxa"/>
            <w:gridSpan w:val="2"/>
          </w:tcPr>
          <w:p w14:paraId="654C50DE" w14:textId="4602BF41" w:rsidR="003C7532" w:rsidRPr="004236A1" w:rsidRDefault="004236A1" w:rsidP="003C7532">
            <w:pPr>
              <w:pStyle w:val="Tabloerik"/>
              <w:jc w:val="center"/>
              <w:cnfStyle w:val="000000100000" w:firstRow="0" w:lastRow="0" w:firstColumn="0" w:lastColumn="0" w:oddVBand="0" w:evenVBand="0" w:oddHBand="1" w:evenHBand="0" w:firstRowFirstColumn="0" w:firstRowLastColumn="0" w:lastRowFirstColumn="0" w:lastRowLastColumn="0"/>
              <w:rPr>
                <w:color w:val="auto"/>
                <w:sz w:val="22"/>
                <w:szCs w:val="32"/>
              </w:rPr>
            </w:pPr>
            <w:r>
              <w:rPr>
                <w:color w:val="auto"/>
                <w:sz w:val="22"/>
                <w:szCs w:val="32"/>
              </w:rPr>
              <w:t xml:space="preserve">Ödeme </w:t>
            </w:r>
            <w:r w:rsidR="00B5414A">
              <w:rPr>
                <w:color w:val="auto"/>
                <w:sz w:val="22"/>
                <w:szCs w:val="32"/>
              </w:rPr>
              <w:t xml:space="preserve">yapılacak başlangıç </w:t>
            </w:r>
            <w:r>
              <w:rPr>
                <w:color w:val="auto"/>
                <w:sz w:val="22"/>
                <w:szCs w:val="32"/>
              </w:rPr>
              <w:t xml:space="preserve">tarihin </w:t>
            </w:r>
            <w:r w:rsidR="00B5414A">
              <w:rPr>
                <w:color w:val="auto"/>
                <w:sz w:val="22"/>
                <w:szCs w:val="32"/>
              </w:rPr>
              <w:t>girildiği alan</w:t>
            </w:r>
          </w:p>
        </w:tc>
      </w:tr>
      <w:tr w:rsidR="003C7532" w:rsidRPr="00B5414A" w14:paraId="0928E984" w14:textId="77777777" w:rsidTr="003C7532">
        <w:trPr>
          <w:trHeight w:val="472"/>
        </w:trPr>
        <w:tc>
          <w:tcPr>
            <w:cnfStyle w:val="001000000000" w:firstRow="0" w:lastRow="0" w:firstColumn="1" w:lastColumn="0" w:oddVBand="0" w:evenVBand="0" w:oddHBand="0" w:evenHBand="0" w:firstRowFirstColumn="0" w:firstRowLastColumn="0" w:lastRowFirstColumn="0" w:lastRowLastColumn="0"/>
            <w:tcW w:w="1555" w:type="dxa"/>
            <w:gridSpan w:val="2"/>
          </w:tcPr>
          <w:p w14:paraId="349D5E57" w14:textId="149961DC" w:rsidR="003C7532" w:rsidRDefault="003C7532" w:rsidP="003C7532">
            <w:pPr>
              <w:pStyle w:val="Tabloerik"/>
              <w:jc w:val="center"/>
              <w:rPr>
                <w:b w:val="0"/>
                <w:bCs w:val="0"/>
                <w:color w:val="FF0000"/>
                <w:sz w:val="22"/>
                <w:szCs w:val="32"/>
              </w:rPr>
            </w:pPr>
            <w:r>
              <w:rPr>
                <w:sz w:val="22"/>
              </w:rPr>
              <w:t>Ödeme Tarihi2</w:t>
            </w:r>
          </w:p>
        </w:tc>
        <w:tc>
          <w:tcPr>
            <w:tcW w:w="1275" w:type="dxa"/>
          </w:tcPr>
          <w:p w14:paraId="1438EEFF" w14:textId="5B4BE446" w:rsidR="003C7532" w:rsidRDefault="003C7532" w:rsidP="003C7532">
            <w:pPr>
              <w:pStyle w:val="Tabloerik"/>
              <w:jc w:val="center"/>
              <w:cnfStyle w:val="000000000000" w:firstRow="0" w:lastRow="0" w:firstColumn="0" w:lastColumn="0" w:oddVBand="0" w:evenVBand="0" w:oddHBand="0" w:evenHBand="0" w:firstRowFirstColumn="0" w:firstRowLastColumn="0" w:lastRowFirstColumn="0" w:lastRowLastColumn="0"/>
              <w:rPr>
                <w:b/>
                <w:bCs/>
                <w:color w:val="FF0000"/>
                <w:sz w:val="22"/>
                <w:szCs w:val="32"/>
              </w:rPr>
            </w:pPr>
            <w:r>
              <w:rPr>
                <w:sz w:val="22"/>
              </w:rPr>
              <w:t>Tarih</w:t>
            </w:r>
          </w:p>
        </w:tc>
        <w:tc>
          <w:tcPr>
            <w:tcW w:w="1701" w:type="dxa"/>
            <w:gridSpan w:val="3"/>
          </w:tcPr>
          <w:p w14:paraId="673579BC" w14:textId="098149D8" w:rsidR="003C7532" w:rsidRDefault="003C7532" w:rsidP="003C7532">
            <w:pPr>
              <w:pStyle w:val="Tabloerik"/>
              <w:jc w:val="center"/>
              <w:cnfStyle w:val="000000000000" w:firstRow="0" w:lastRow="0" w:firstColumn="0" w:lastColumn="0" w:oddVBand="0" w:evenVBand="0" w:oddHBand="0" w:evenHBand="0" w:firstRowFirstColumn="0" w:firstRowLastColumn="0" w:lastRowFirstColumn="0" w:lastRowLastColumn="0"/>
              <w:rPr>
                <w:b/>
                <w:bCs/>
                <w:color w:val="FF0000"/>
                <w:sz w:val="22"/>
                <w:szCs w:val="32"/>
              </w:rPr>
            </w:pPr>
            <w:r>
              <w:rPr>
                <w:sz w:val="22"/>
              </w:rPr>
              <w:t>Evet</w:t>
            </w:r>
          </w:p>
        </w:tc>
        <w:tc>
          <w:tcPr>
            <w:tcW w:w="1701" w:type="dxa"/>
          </w:tcPr>
          <w:p w14:paraId="098C1DFB" w14:textId="3FFA92F9" w:rsidR="003C7532" w:rsidRDefault="003C7532" w:rsidP="003C7532">
            <w:pPr>
              <w:pStyle w:val="Tabloerik"/>
              <w:jc w:val="center"/>
              <w:cnfStyle w:val="000000000000" w:firstRow="0" w:lastRow="0" w:firstColumn="0" w:lastColumn="0" w:oddVBand="0" w:evenVBand="0" w:oddHBand="0" w:evenHBand="0" w:firstRowFirstColumn="0" w:firstRowLastColumn="0" w:lastRowFirstColumn="0" w:lastRowLastColumn="0"/>
              <w:rPr>
                <w:b/>
                <w:bCs/>
                <w:color w:val="FF0000"/>
                <w:sz w:val="22"/>
                <w:szCs w:val="32"/>
              </w:rPr>
            </w:pPr>
            <w:r>
              <w:rPr>
                <w:sz w:val="22"/>
              </w:rPr>
              <w:t>Evet</w:t>
            </w:r>
          </w:p>
        </w:tc>
        <w:tc>
          <w:tcPr>
            <w:tcW w:w="3123" w:type="dxa"/>
            <w:gridSpan w:val="2"/>
          </w:tcPr>
          <w:p w14:paraId="5F66E340" w14:textId="30BE495D" w:rsidR="003C7532" w:rsidRDefault="00B5414A" w:rsidP="003C7532">
            <w:pPr>
              <w:pStyle w:val="Tabloerik"/>
              <w:jc w:val="center"/>
              <w:cnfStyle w:val="000000000000" w:firstRow="0" w:lastRow="0" w:firstColumn="0" w:lastColumn="0" w:oddVBand="0" w:evenVBand="0" w:oddHBand="0" w:evenHBand="0" w:firstRowFirstColumn="0" w:firstRowLastColumn="0" w:lastRowFirstColumn="0" w:lastRowLastColumn="0"/>
              <w:rPr>
                <w:color w:val="FF0000"/>
                <w:sz w:val="22"/>
                <w:szCs w:val="32"/>
              </w:rPr>
            </w:pPr>
            <w:r>
              <w:rPr>
                <w:color w:val="auto"/>
                <w:sz w:val="22"/>
                <w:szCs w:val="32"/>
              </w:rPr>
              <w:t>Ödeme yapılacak bitiş tarihin girildiği alan</w:t>
            </w:r>
          </w:p>
        </w:tc>
      </w:tr>
      <w:tr w:rsidR="003C7532" w:rsidRPr="00A929A0" w14:paraId="41251EBC" w14:textId="77777777" w:rsidTr="003C7532">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55" w:type="dxa"/>
            <w:gridSpan w:val="2"/>
          </w:tcPr>
          <w:p w14:paraId="7035EB08" w14:textId="0AE53A72" w:rsidR="003C7532" w:rsidRDefault="003C7532" w:rsidP="003C7532">
            <w:pPr>
              <w:pStyle w:val="Tabloerik"/>
              <w:jc w:val="center"/>
              <w:rPr>
                <w:b w:val="0"/>
                <w:bCs w:val="0"/>
                <w:color w:val="FF0000"/>
                <w:sz w:val="22"/>
                <w:szCs w:val="32"/>
              </w:rPr>
            </w:pPr>
            <w:r>
              <w:rPr>
                <w:sz w:val="22"/>
              </w:rPr>
              <w:t>Ödenecek Tutar</w:t>
            </w:r>
          </w:p>
        </w:tc>
        <w:tc>
          <w:tcPr>
            <w:tcW w:w="1275" w:type="dxa"/>
          </w:tcPr>
          <w:p w14:paraId="5F869687" w14:textId="16FFCEAE" w:rsidR="003C7532" w:rsidRDefault="003C7532" w:rsidP="003C7532">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Para</w:t>
            </w:r>
          </w:p>
        </w:tc>
        <w:tc>
          <w:tcPr>
            <w:tcW w:w="1701" w:type="dxa"/>
            <w:gridSpan w:val="3"/>
          </w:tcPr>
          <w:p w14:paraId="4949A65D" w14:textId="6EA8A394" w:rsidR="003C7532" w:rsidRDefault="003C7532" w:rsidP="003C7532">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Evet</w:t>
            </w:r>
          </w:p>
        </w:tc>
        <w:tc>
          <w:tcPr>
            <w:tcW w:w="1701" w:type="dxa"/>
          </w:tcPr>
          <w:p w14:paraId="29801826" w14:textId="569851B6" w:rsidR="003C7532" w:rsidRDefault="003C7532" w:rsidP="003C7532">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Evet</w:t>
            </w:r>
          </w:p>
        </w:tc>
        <w:tc>
          <w:tcPr>
            <w:tcW w:w="3123" w:type="dxa"/>
            <w:gridSpan w:val="2"/>
          </w:tcPr>
          <w:p w14:paraId="322B45E5" w14:textId="0FBB8148" w:rsidR="003C7532" w:rsidRPr="004813A6" w:rsidRDefault="004813A6" w:rsidP="003C7532">
            <w:pPr>
              <w:pStyle w:val="Tabloerik"/>
              <w:jc w:val="center"/>
              <w:cnfStyle w:val="000000100000" w:firstRow="0" w:lastRow="0" w:firstColumn="0" w:lastColumn="0" w:oddVBand="0" w:evenVBand="0" w:oddHBand="1" w:evenHBand="0" w:firstRowFirstColumn="0" w:firstRowLastColumn="0" w:lastRowFirstColumn="0" w:lastRowLastColumn="0"/>
              <w:rPr>
                <w:color w:val="auto"/>
                <w:sz w:val="22"/>
                <w:szCs w:val="32"/>
              </w:rPr>
            </w:pPr>
            <w:r>
              <w:rPr>
                <w:color w:val="auto"/>
                <w:sz w:val="22"/>
                <w:szCs w:val="32"/>
              </w:rPr>
              <w:t>Ödenecek tutarın girildiği alan</w:t>
            </w:r>
          </w:p>
        </w:tc>
      </w:tr>
    </w:tbl>
    <w:p w14:paraId="057B7832" w14:textId="77777777" w:rsidR="00647C53" w:rsidRPr="00791006" w:rsidRDefault="00647C53" w:rsidP="00951B8B">
      <w:pPr>
        <w:rPr>
          <w:noProof/>
          <w:lang w:val="tr-TR"/>
        </w:rPr>
      </w:pPr>
    </w:p>
    <w:p w14:paraId="1A32ABF7" w14:textId="73DCC31B" w:rsidR="007A33B5" w:rsidRDefault="008801FD" w:rsidP="008801FD">
      <w:pPr>
        <w:pStyle w:val="Taslak3"/>
        <w:numPr>
          <w:ilvl w:val="1"/>
          <w:numId w:val="9"/>
        </w:numPr>
        <w:rPr>
          <w:noProof/>
          <w:lang w:val="tr-TR"/>
        </w:rPr>
      </w:pPr>
      <w:bookmarkStart w:id="14" w:name="_Toc179204274"/>
      <w:r>
        <w:rPr>
          <w:noProof/>
          <w:lang w:val="tr-TR"/>
        </w:rPr>
        <w:t>Revize Formu</w:t>
      </w:r>
      <w:bookmarkEnd w:id="14"/>
    </w:p>
    <w:p w14:paraId="4FB04E63" w14:textId="71C8A5DC" w:rsidR="00DE28AC" w:rsidRDefault="00285BB8" w:rsidP="00951B8B">
      <w:pPr>
        <w:rPr>
          <w:noProof/>
          <w:lang w:val="tr-TR"/>
        </w:rPr>
      </w:pPr>
      <w:r w:rsidRPr="00285BB8">
        <w:rPr>
          <w:noProof/>
          <w:lang w:val="tr-TR"/>
        </w:rPr>
        <w:drawing>
          <wp:inline distT="0" distB="0" distL="0" distR="0" wp14:anchorId="398FDE7C" wp14:editId="0F192A04">
            <wp:extent cx="5943600" cy="4502785"/>
            <wp:effectExtent l="0" t="0" r="0" b="0"/>
            <wp:docPr id="1704885114" name="Resim 1" descr="metin, ekran görüntüsü, sayı, numara, yazı tipi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885114" name="Resim 1" descr="metin, ekran görüntüsü, sayı, numara, yazı tipi içeren bir resim"/>
                    <pic:cNvPicPr/>
                  </pic:nvPicPr>
                  <pic:blipFill>
                    <a:blip r:embed="rId18"/>
                    <a:stretch>
                      <a:fillRect/>
                    </a:stretch>
                  </pic:blipFill>
                  <pic:spPr>
                    <a:xfrm>
                      <a:off x="0" y="0"/>
                      <a:ext cx="5943600" cy="4502785"/>
                    </a:xfrm>
                    <a:prstGeom prst="rect">
                      <a:avLst/>
                    </a:prstGeom>
                  </pic:spPr>
                </pic:pic>
              </a:graphicData>
            </a:graphic>
          </wp:inline>
        </w:drawing>
      </w:r>
    </w:p>
    <w:p w14:paraId="520FEDFF" w14:textId="3CFBB9AC" w:rsidR="00E147EB" w:rsidRDefault="00E147EB" w:rsidP="00E147EB">
      <w:pPr>
        <w:pStyle w:val="Taslak3"/>
        <w:numPr>
          <w:ilvl w:val="2"/>
          <w:numId w:val="9"/>
        </w:numPr>
        <w:rPr>
          <w:noProof/>
          <w:lang w:val="tr-TR"/>
        </w:rPr>
      </w:pPr>
      <w:bookmarkStart w:id="15" w:name="_Toc179204275"/>
      <w:r>
        <w:rPr>
          <w:noProof/>
          <w:lang w:val="tr-TR"/>
        </w:rPr>
        <w:lastRenderedPageBreak/>
        <w:t>Revize Formu Alanları</w:t>
      </w:r>
      <w:bookmarkEnd w:id="15"/>
    </w:p>
    <w:tbl>
      <w:tblPr>
        <w:tblStyle w:val="GridTable4-Accent11"/>
        <w:tblpPr w:leftFromText="141" w:rightFromText="141" w:vertAnchor="text" w:horzAnchor="margin" w:tblpY="147"/>
        <w:tblW w:w="9355" w:type="dxa"/>
        <w:tblLook w:val="04A0" w:firstRow="1" w:lastRow="0" w:firstColumn="1" w:lastColumn="0" w:noHBand="0" w:noVBand="1"/>
      </w:tblPr>
      <w:tblGrid>
        <w:gridCol w:w="1544"/>
        <w:gridCol w:w="11"/>
        <w:gridCol w:w="1275"/>
        <w:gridCol w:w="19"/>
        <w:gridCol w:w="1652"/>
        <w:gridCol w:w="30"/>
        <w:gridCol w:w="1701"/>
        <w:gridCol w:w="52"/>
        <w:gridCol w:w="3071"/>
      </w:tblGrid>
      <w:tr w:rsidR="00921CC9" w:rsidRPr="00A929A0" w14:paraId="2913F9EC" w14:textId="77777777" w:rsidTr="00DC62DD">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hideMark/>
          </w:tcPr>
          <w:p w14:paraId="4A3D3E8E" w14:textId="77777777" w:rsidR="00921CC9" w:rsidRPr="00A929A0" w:rsidRDefault="00921CC9" w:rsidP="00DC62DD">
            <w:pPr>
              <w:pStyle w:val="TabloBalk"/>
              <w:rPr>
                <w:b/>
              </w:rPr>
            </w:pPr>
            <w:r>
              <w:t>Alan Adı</w:t>
            </w:r>
          </w:p>
        </w:tc>
        <w:tc>
          <w:tcPr>
            <w:tcW w:w="1305" w:type="dxa"/>
            <w:gridSpan w:val="3"/>
            <w:hideMark/>
          </w:tcPr>
          <w:p w14:paraId="2A95A0C2" w14:textId="77777777" w:rsidR="00921CC9" w:rsidRPr="00A929A0" w:rsidRDefault="00921CC9" w:rsidP="00DC62DD">
            <w:pPr>
              <w:pStyle w:val="TabloBalk"/>
              <w:cnfStyle w:val="100000000000" w:firstRow="1" w:lastRow="0" w:firstColumn="0" w:lastColumn="0" w:oddVBand="0" w:evenVBand="0" w:oddHBand="0" w:evenHBand="0" w:firstRowFirstColumn="0" w:firstRowLastColumn="0" w:lastRowFirstColumn="0" w:lastRowLastColumn="0"/>
              <w:rPr>
                <w:b/>
              </w:rPr>
            </w:pPr>
            <w:r>
              <w:t>PaperWork Tipi</w:t>
            </w:r>
          </w:p>
        </w:tc>
        <w:tc>
          <w:tcPr>
            <w:tcW w:w="1652" w:type="dxa"/>
            <w:hideMark/>
          </w:tcPr>
          <w:p w14:paraId="4944FDC7" w14:textId="77777777" w:rsidR="00921CC9" w:rsidRPr="00A929A0" w:rsidRDefault="00921CC9" w:rsidP="00DC62DD">
            <w:pPr>
              <w:pStyle w:val="TabloBalk"/>
              <w:cnfStyle w:val="100000000000" w:firstRow="1" w:lastRow="0" w:firstColumn="0" w:lastColumn="0" w:oddVBand="0" w:evenVBand="0" w:oddHBand="0" w:evenHBand="0" w:firstRowFirstColumn="0" w:firstRowLastColumn="0" w:lastRowFirstColumn="0" w:lastRowLastColumn="0"/>
              <w:rPr>
                <w:b/>
              </w:rPr>
            </w:pPr>
            <w:r>
              <w:t>Zorunlu</w:t>
            </w:r>
          </w:p>
        </w:tc>
        <w:tc>
          <w:tcPr>
            <w:tcW w:w="1783" w:type="dxa"/>
            <w:gridSpan w:val="3"/>
            <w:hideMark/>
          </w:tcPr>
          <w:p w14:paraId="76C8AA2F" w14:textId="77777777" w:rsidR="00921CC9" w:rsidRPr="00A929A0" w:rsidRDefault="00921CC9" w:rsidP="00DC62DD">
            <w:pPr>
              <w:pStyle w:val="TabloBalk"/>
              <w:cnfStyle w:val="100000000000" w:firstRow="1" w:lastRow="0" w:firstColumn="0" w:lastColumn="0" w:oddVBand="0" w:evenVBand="0" w:oddHBand="0" w:evenHBand="0" w:firstRowFirstColumn="0" w:firstRowLastColumn="0" w:lastRowFirstColumn="0" w:lastRowLastColumn="0"/>
              <w:rPr>
                <w:b/>
              </w:rPr>
            </w:pPr>
            <w:r>
              <w:t>Aktiflik</w:t>
            </w:r>
          </w:p>
        </w:tc>
        <w:tc>
          <w:tcPr>
            <w:tcW w:w="3071" w:type="dxa"/>
            <w:hideMark/>
          </w:tcPr>
          <w:p w14:paraId="0B35C6B0" w14:textId="77777777" w:rsidR="00921CC9" w:rsidRPr="00A929A0" w:rsidRDefault="00921CC9" w:rsidP="00DC62DD">
            <w:pPr>
              <w:pStyle w:val="TabloBalk"/>
              <w:cnfStyle w:val="100000000000" w:firstRow="1" w:lastRow="0" w:firstColumn="0" w:lastColumn="0" w:oddVBand="0" w:evenVBand="0" w:oddHBand="0" w:evenHBand="0" w:firstRowFirstColumn="0" w:firstRowLastColumn="0" w:lastRowFirstColumn="0" w:lastRowLastColumn="0"/>
              <w:rPr>
                <w:b/>
              </w:rPr>
            </w:pPr>
            <w:r w:rsidRPr="00A929A0">
              <w:t>Açıklama</w:t>
            </w:r>
          </w:p>
        </w:tc>
      </w:tr>
      <w:tr w:rsidR="00921CC9" w:rsidRPr="00A929A0" w14:paraId="13308C6F"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E679E1C" w14:textId="77777777" w:rsidR="00921CC9" w:rsidRPr="00A929A0" w:rsidRDefault="00921CC9" w:rsidP="00DC62DD">
            <w:pPr>
              <w:pStyle w:val="Tabloerik"/>
            </w:pPr>
            <w:r>
              <w:rPr>
                <w:sz w:val="22"/>
              </w:rPr>
              <w:t>Açıklama</w:t>
            </w:r>
          </w:p>
        </w:tc>
        <w:tc>
          <w:tcPr>
            <w:tcW w:w="1305" w:type="dxa"/>
            <w:gridSpan w:val="3"/>
          </w:tcPr>
          <w:p w14:paraId="68298E08" w14:textId="77777777" w:rsidR="00921CC9" w:rsidRPr="00A929A0"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Serbest Yazı</w:t>
            </w:r>
          </w:p>
        </w:tc>
        <w:tc>
          <w:tcPr>
            <w:tcW w:w="1652" w:type="dxa"/>
          </w:tcPr>
          <w:p w14:paraId="1D3ABE79" w14:textId="77777777" w:rsidR="00921CC9" w:rsidRPr="00A929A0"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83" w:type="dxa"/>
            <w:gridSpan w:val="3"/>
          </w:tcPr>
          <w:p w14:paraId="71A9DB35" w14:textId="77777777" w:rsidR="00921CC9" w:rsidRPr="00A929A0"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sidRPr="008819AE">
              <w:rPr>
                <w:sz w:val="22"/>
                <w:szCs w:val="32"/>
              </w:rPr>
              <w:t>Evet</w:t>
            </w:r>
          </w:p>
        </w:tc>
        <w:tc>
          <w:tcPr>
            <w:tcW w:w="3071" w:type="dxa"/>
          </w:tcPr>
          <w:p w14:paraId="1C4B6363" w14:textId="77777777" w:rsidR="00921CC9" w:rsidRPr="002D306A"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szCs w:val="32"/>
              </w:rPr>
            </w:pPr>
            <w:r w:rsidRPr="002D306A">
              <w:rPr>
                <w:sz w:val="22"/>
                <w:szCs w:val="32"/>
              </w:rPr>
              <w:t>Açıklama girilir. Manuel girilir.</w:t>
            </w:r>
          </w:p>
        </w:tc>
      </w:tr>
      <w:tr w:rsidR="00921CC9" w:rsidRPr="0034265F" w14:paraId="27987BFF"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8882C08" w14:textId="77777777" w:rsidR="00921CC9" w:rsidRDefault="00921CC9" w:rsidP="00DC62DD">
            <w:pPr>
              <w:pStyle w:val="Tabloerik"/>
            </w:pPr>
            <w:r>
              <w:rPr>
                <w:sz w:val="22"/>
              </w:rPr>
              <w:t>Adı Soyadı</w:t>
            </w:r>
          </w:p>
        </w:tc>
        <w:tc>
          <w:tcPr>
            <w:tcW w:w="1305" w:type="dxa"/>
            <w:gridSpan w:val="3"/>
          </w:tcPr>
          <w:p w14:paraId="2B0E011B" w14:textId="77777777" w:rsidR="00921CC9" w:rsidRPr="00A929A0"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52" w:type="dxa"/>
          </w:tcPr>
          <w:p w14:paraId="534D2640" w14:textId="77777777" w:rsidR="00921CC9" w:rsidRPr="00A929A0"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83" w:type="dxa"/>
            <w:gridSpan w:val="3"/>
          </w:tcPr>
          <w:p w14:paraId="51C13CFE" w14:textId="77777777" w:rsidR="00921CC9" w:rsidRPr="00A929A0"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71" w:type="dxa"/>
          </w:tcPr>
          <w:p w14:paraId="7D4DAAA5" w14:textId="77777777" w:rsidR="00921CC9" w:rsidRPr="002D306A"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szCs w:val="32"/>
              </w:rPr>
            </w:pPr>
            <w:r w:rsidRPr="002D306A">
              <w:rPr>
                <w:sz w:val="22"/>
                <w:szCs w:val="32"/>
              </w:rPr>
              <w:t>Kullanıcı Aktif Tam adı ile gelir.</w:t>
            </w:r>
          </w:p>
        </w:tc>
      </w:tr>
      <w:tr w:rsidR="00921CC9" w:rsidRPr="0034265F" w14:paraId="2A516459"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FD9A973" w14:textId="77777777" w:rsidR="00921CC9" w:rsidRDefault="00921CC9" w:rsidP="00DC62DD">
            <w:pPr>
              <w:pStyle w:val="Tabloerik"/>
            </w:pPr>
            <w:r>
              <w:rPr>
                <w:sz w:val="22"/>
              </w:rPr>
              <w:t>Birinci Yönetici</w:t>
            </w:r>
          </w:p>
        </w:tc>
        <w:tc>
          <w:tcPr>
            <w:tcW w:w="1305" w:type="dxa"/>
            <w:gridSpan w:val="3"/>
          </w:tcPr>
          <w:p w14:paraId="7C466303"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52" w:type="dxa"/>
          </w:tcPr>
          <w:p w14:paraId="335159CF"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83" w:type="dxa"/>
            <w:gridSpan w:val="3"/>
          </w:tcPr>
          <w:p w14:paraId="52EF2D72"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3071" w:type="dxa"/>
          </w:tcPr>
          <w:p w14:paraId="3CAF40B0"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Aktif Kullanıcı Grup Yöneticisinden gelir.</w:t>
            </w:r>
          </w:p>
        </w:tc>
      </w:tr>
      <w:tr w:rsidR="00921CC9" w:rsidRPr="00A929A0" w14:paraId="57EDF081"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F837DF5" w14:textId="77777777" w:rsidR="00921CC9" w:rsidRDefault="00921CC9" w:rsidP="00DC62DD">
            <w:pPr>
              <w:pStyle w:val="Tabloerik"/>
            </w:pPr>
            <w:r>
              <w:rPr>
                <w:sz w:val="22"/>
              </w:rPr>
              <w:t>Bölüm Program Adı</w:t>
            </w:r>
          </w:p>
        </w:tc>
        <w:tc>
          <w:tcPr>
            <w:tcW w:w="1305" w:type="dxa"/>
            <w:gridSpan w:val="3"/>
          </w:tcPr>
          <w:p w14:paraId="4283C864"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52" w:type="dxa"/>
          </w:tcPr>
          <w:p w14:paraId="54AB7A7F"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83" w:type="dxa"/>
            <w:gridSpan w:val="3"/>
          </w:tcPr>
          <w:p w14:paraId="51872FA1"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sidRPr="00E03F73">
              <w:rPr>
                <w:sz w:val="22"/>
                <w:szCs w:val="32"/>
              </w:rPr>
              <w:t>Evet</w:t>
            </w:r>
          </w:p>
        </w:tc>
        <w:tc>
          <w:tcPr>
            <w:tcW w:w="3071" w:type="dxa"/>
          </w:tcPr>
          <w:p w14:paraId="4A3B16FE"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Kullanıcı Manuel girer</w:t>
            </w:r>
          </w:p>
        </w:tc>
      </w:tr>
      <w:tr w:rsidR="00921CC9" w:rsidRPr="00A929A0" w14:paraId="1C84907E"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E3063B9" w14:textId="77777777" w:rsidR="00921CC9" w:rsidRDefault="00921CC9" w:rsidP="00DC62DD">
            <w:pPr>
              <w:pStyle w:val="Tabloerik"/>
            </w:pPr>
            <w:r>
              <w:rPr>
                <w:sz w:val="22"/>
              </w:rPr>
              <w:t>Departman</w:t>
            </w:r>
          </w:p>
        </w:tc>
        <w:tc>
          <w:tcPr>
            <w:tcW w:w="1305" w:type="dxa"/>
            <w:gridSpan w:val="3"/>
          </w:tcPr>
          <w:p w14:paraId="016E8867" w14:textId="0C6B4DD7" w:rsidR="00921CC9" w:rsidRDefault="00D1170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Liste</w:t>
            </w:r>
          </w:p>
        </w:tc>
        <w:tc>
          <w:tcPr>
            <w:tcW w:w="1652" w:type="dxa"/>
          </w:tcPr>
          <w:p w14:paraId="087382E1"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83" w:type="dxa"/>
            <w:gridSpan w:val="3"/>
          </w:tcPr>
          <w:p w14:paraId="5270B2B4"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3071" w:type="dxa"/>
          </w:tcPr>
          <w:p w14:paraId="488474E0" w14:textId="187FE5F6" w:rsidR="00921CC9" w:rsidRDefault="00D1170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 xml:space="preserve">Listeden Seçim </w:t>
            </w:r>
            <w:r w:rsidR="00106251">
              <w:rPr>
                <w:sz w:val="22"/>
              </w:rPr>
              <w:t>yapılır</w:t>
            </w:r>
          </w:p>
        </w:tc>
      </w:tr>
      <w:tr w:rsidR="00921CC9" w:rsidRPr="00A929A0" w14:paraId="1115773F"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4A7E075" w14:textId="77777777" w:rsidR="00921CC9" w:rsidRDefault="00921CC9" w:rsidP="00DC62DD">
            <w:pPr>
              <w:pStyle w:val="Tabloerik"/>
            </w:pPr>
            <w:r>
              <w:rPr>
                <w:sz w:val="22"/>
              </w:rPr>
              <w:t>Direktör Adı</w:t>
            </w:r>
          </w:p>
        </w:tc>
        <w:tc>
          <w:tcPr>
            <w:tcW w:w="1305" w:type="dxa"/>
            <w:gridSpan w:val="3"/>
          </w:tcPr>
          <w:p w14:paraId="575AA233"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52" w:type="dxa"/>
          </w:tcPr>
          <w:p w14:paraId="4B0D531F"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83" w:type="dxa"/>
            <w:gridSpan w:val="3"/>
          </w:tcPr>
          <w:p w14:paraId="593AA8DF"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71" w:type="dxa"/>
          </w:tcPr>
          <w:p w14:paraId="3A6D6055"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Aktif Kullanıcı Direktör’den gelir.</w:t>
            </w:r>
          </w:p>
        </w:tc>
      </w:tr>
      <w:tr w:rsidR="00921CC9" w:rsidRPr="00A929A0" w14:paraId="728A6CC2"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F8C619B" w14:textId="77777777" w:rsidR="00921CC9" w:rsidRDefault="00921CC9" w:rsidP="00DC62DD">
            <w:pPr>
              <w:pStyle w:val="Tabloerik"/>
            </w:pPr>
            <w:r>
              <w:rPr>
                <w:sz w:val="22"/>
              </w:rPr>
              <w:t>Direktör Karar</w:t>
            </w:r>
          </w:p>
        </w:tc>
        <w:tc>
          <w:tcPr>
            <w:tcW w:w="1305" w:type="dxa"/>
            <w:gridSpan w:val="3"/>
          </w:tcPr>
          <w:p w14:paraId="47898094"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52" w:type="dxa"/>
          </w:tcPr>
          <w:p w14:paraId="01167E9E"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83" w:type="dxa"/>
            <w:gridSpan w:val="3"/>
          </w:tcPr>
          <w:p w14:paraId="57042680"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3071" w:type="dxa"/>
          </w:tcPr>
          <w:p w14:paraId="5545D1B2"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pPr>
          </w:p>
        </w:tc>
      </w:tr>
      <w:tr w:rsidR="00921CC9" w:rsidRPr="0034265F" w14:paraId="61EA91F1"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37B392D" w14:textId="77777777" w:rsidR="00921CC9" w:rsidRDefault="00921CC9" w:rsidP="00DC62DD">
            <w:pPr>
              <w:pStyle w:val="Tabloerik"/>
            </w:pPr>
            <w:r>
              <w:rPr>
                <w:sz w:val="22"/>
              </w:rPr>
              <w:t>Eğitim Başlangıç Tarihi</w:t>
            </w:r>
          </w:p>
        </w:tc>
        <w:tc>
          <w:tcPr>
            <w:tcW w:w="1305" w:type="dxa"/>
            <w:gridSpan w:val="3"/>
          </w:tcPr>
          <w:p w14:paraId="694D3FFF"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Tarih</w:t>
            </w:r>
          </w:p>
        </w:tc>
        <w:tc>
          <w:tcPr>
            <w:tcW w:w="1652" w:type="dxa"/>
          </w:tcPr>
          <w:p w14:paraId="539D12DF"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83" w:type="dxa"/>
            <w:gridSpan w:val="3"/>
          </w:tcPr>
          <w:p w14:paraId="4BE9CACE"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3071" w:type="dxa"/>
          </w:tcPr>
          <w:p w14:paraId="631619D9"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pPr>
            <w:r w:rsidRPr="007D392E">
              <w:rPr>
                <w:sz w:val="22"/>
                <w:szCs w:val="32"/>
              </w:rPr>
              <w:t>Kullanıcı eğitimin başlangıç tarihini girer.</w:t>
            </w:r>
          </w:p>
        </w:tc>
      </w:tr>
      <w:tr w:rsidR="00921CC9" w:rsidRPr="0034265F" w14:paraId="10620C8A"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EEDAAE8" w14:textId="77777777" w:rsidR="00921CC9" w:rsidRDefault="00921CC9" w:rsidP="00DC62DD">
            <w:pPr>
              <w:pStyle w:val="Tabloerik"/>
              <w:rPr>
                <w:sz w:val="22"/>
              </w:rPr>
            </w:pPr>
            <w:r>
              <w:rPr>
                <w:sz w:val="22"/>
              </w:rPr>
              <w:t>Eğitim Bitiş Tarihi</w:t>
            </w:r>
          </w:p>
        </w:tc>
        <w:tc>
          <w:tcPr>
            <w:tcW w:w="1305" w:type="dxa"/>
            <w:gridSpan w:val="3"/>
          </w:tcPr>
          <w:p w14:paraId="7EC276BF"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652" w:type="dxa"/>
          </w:tcPr>
          <w:p w14:paraId="05526FF5"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469DB324"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3071" w:type="dxa"/>
          </w:tcPr>
          <w:p w14:paraId="2AEE3B34"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sidRPr="007D392E">
              <w:rPr>
                <w:sz w:val="22"/>
                <w:szCs w:val="32"/>
              </w:rPr>
              <w:t xml:space="preserve">Kullanıcı eğitimin </w:t>
            </w:r>
            <w:r>
              <w:rPr>
                <w:sz w:val="22"/>
                <w:szCs w:val="32"/>
              </w:rPr>
              <w:t xml:space="preserve">bitiş </w:t>
            </w:r>
            <w:r w:rsidRPr="007D392E">
              <w:rPr>
                <w:sz w:val="22"/>
                <w:szCs w:val="32"/>
              </w:rPr>
              <w:t>tarihini girer.</w:t>
            </w:r>
          </w:p>
        </w:tc>
      </w:tr>
      <w:tr w:rsidR="00921CC9" w:rsidRPr="00A929A0" w14:paraId="20B1A821"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C87CB06" w14:textId="77777777" w:rsidR="00921CC9" w:rsidRDefault="00921CC9" w:rsidP="00DC62DD">
            <w:pPr>
              <w:pStyle w:val="Tabloerik"/>
              <w:rPr>
                <w:sz w:val="22"/>
              </w:rPr>
            </w:pPr>
            <w:r w:rsidRPr="003F0A8C">
              <w:rPr>
                <w:sz w:val="22"/>
              </w:rPr>
              <w:t>Finans Müdürü Adı</w:t>
            </w:r>
          </w:p>
        </w:tc>
        <w:tc>
          <w:tcPr>
            <w:tcW w:w="1305" w:type="dxa"/>
            <w:gridSpan w:val="3"/>
          </w:tcPr>
          <w:p w14:paraId="20846432"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1204A2CA"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56E5E3F1"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4C66761B"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Organizasyon şemasından çekilir.</w:t>
            </w:r>
          </w:p>
          <w:p w14:paraId="11CDD6AF"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921CC9" w:rsidRPr="00A929A0" w14:paraId="31BF0691"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A8BC870" w14:textId="77777777" w:rsidR="00921CC9" w:rsidRDefault="00921CC9" w:rsidP="00DC62DD">
            <w:pPr>
              <w:pStyle w:val="Tabloerik"/>
              <w:rPr>
                <w:sz w:val="22"/>
              </w:rPr>
            </w:pPr>
            <w:r>
              <w:rPr>
                <w:sz w:val="22"/>
              </w:rPr>
              <w:t>Finans Müdürü Karar</w:t>
            </w:r>
          </w:p>
        </w:tc>
        <w:tc>
          <w:tcPr>
            <w:tcW w:w="1305" w:type="dxa"/>
            <w:gridSpan w:val="3"/>
          </w:tcPr>
          <w:p w14:paraId="3F955158"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5E5E82F2"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6AD25FEB"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23B6AAB1"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921CC9" w:rsidRPr="00A929A0" w14:paraId="521A64EC"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86BC058" w14:textId="77777777" w:rsidR="00921CC9" w:rsidRDefault="00921CC9" w:rsidP="00DC62DD">
            <w:pPr>
              <w:pStyle w:val="Tabloerik"/>
              <w:rPr>
                <w:sz w:val="22"/>
              </w:rPr>
            </w:pPr>
            <w:r>
              <w:rPr>
                <w:sz w:val="22"/>
              </w:rPr>
              <w:t>Genel Müdür Adı</w:t>
            </w:r>
          </w:p>
        </w:tc>
        <w:tc>
          <w:tcPr>
            <w:tcW w:w="1305" w:type="dxa"/>
            <w:gridSpan w:val="3"/>
          </w:tcPr>
          <w:p w14:paraId="28BEB761"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378DBBB0"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5366124C"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0DD8D2C4"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Organizasyon şemasından çekilir.</w:t>
            </w:r>
          </w:p>
        </w:tc>
      </w:tr>
      <w:tr w:rsidR="00921CC9" w:rsidRPr="00A929A0" w14:paraId="4D06E619"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99E82A8" w14:textId="77777777" w:rsidR="00921CC9" w:rsidRDefault="00921CC9" w:rsidP="00DC62DD">
            <w:pPr>
              <w:pStyle w:val="Tabloerik"/>
              <w:rPr>
                <w:sz w:val="22"/>
              </w:rPr>
            </w:pPr>
            <w:r>
              <w:rPr>
                <w:sz w:val="22"/>
              </w:rPr>
              <w:t>Genel Müdür Karar</w:t>
            </w:r>
          </w:p>
        </w:tc>
        <w:tc>
          <w:tcPr>
            <w:tcW w:w="1305" w:type="dxa"/>
            <w:gridSpan w:val="3"/>
          </w:tcPr>
          <w:p w14:paraId="31074777"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7F4D714D"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59008557"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040849E1"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921CC9" w:rsidRPr="00A929A0" w14:paraId="0D4ED8C5"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CB6311D" w14:textId="77777777" w:rsidR="00921CC9" w:rsidRDefault="00921CC9" w:rsidP="00DC62DD">
            <w:pPr>
              <w:pStyle w:val="Tabloerik"/>
              <w:rPr>
                <w:sz w:val="22"/>
              </w:rPr>
            </w:pPr>
            <w:r>
              <w:rPr>
                <w:sz w:val="22"/>
              </w:rPr>
              <w:t>IK Karar</w:t>
            </w:r>
          </w:p>
        </w:tc>
        <w:tc>
          <w:tcPr>
            <w:tcW w:w="1305" w:type="dxa"/>
            <w:gridSpan w:val="3"/>
          </w:tcPr>
          <w:p w14:paraId="1486EBD2"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1711994E"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1932F9CA"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53A5738D"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921CC9" w:rsidRPr="0034265F" w14:paraId="36106A9C"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4DEAA4D" w14:textId="77777777" w:rsidR="00921CC9" w:rsidRDefault="00921CC9" w:rsidP="00DC62DD">
            <w:pPr>
              <w:pStyle w:val="Tabloerik"/>
              <w:rPr>
                <w:sz w:val="22"/>
              </w:rPr>
            </w:pPr>
            <w:r>
              <w:rPr>
                <w:sz w:val="22"/>
              </w:rPr>
              <w:t>Kategori</w:t>
            </w:r>
          </w:p>
        </w:tc>
        <w:tc>
          <w:tcPr>
            <w:tcW w:w="1305" w:type="dxa"/>
            <w:gridSpan w:val="3"/>
          </w:tcPr>
          <w:p w14:paraId="0D381050"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3AD6735A"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50141691" w14:textId="77777777" w:rsidR="00921CC9" w:rsidRPr="0095704E"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3071" w:type="dxa"/>
          </w:tcPr>
          <w:p w14:paraId="2DB28E78"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Kullanıcı lisansüstü kategorisini listeden seçer</w:t>
            </w:r>
          </w:p>
        </w:tc>
      </w:tr>
      <w:tr w:rsidR="00921CC9" w:rsidRPr="0034265F" w14:paraId="33C4DE47"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ED6B46C" w14:textId="77777777" w:rsidR="00921CC9" w:rsidRDefault="00921CC9" w:rsidP="00DC62DD">
            <w:pPr>
              <w:pStyle w:val="Tabloerik"/>
              <w:rPr>
                <w:sz w:val="22"/>
              </w:rPr>
            </w:pPr>
            <w:r>
              <w:rPr>
                <w:sz w:val="22"/>
              </w:rPr>
              <w:t>Kıdem</w:t>
            </w:r>
          </w:p>
        </w:tc>
        <w:tc>
          <w:tcPr>
            <w:tcW w:w="1305" w:type="dxa"/>
            <w:gridSpan w:val="3"/>
          </w:tcPr>
          <w:p w14:paraId="7DD44D3A"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54A39A89"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236C6C56" w14:textId="77777777" w:rsidR="00921CC9" w:rsidRPr="0095704E"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1184EEAB"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Personel Özlük Dosyasından İşe Giriş Tarihini alıp Sistem tarihten çıkartılarak hesaplanır.</w:t>
            </w:r>
          </w:p>
        </w:tc>
      </w:tr>
      <w:tr w:rsidR="00921CC9" w:rsidRPr="00A929A0" w14:paraId="6525D824"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BF7C69F" w14:textId="77777777" w:rsidR="00921CC9" w:rsidRDefault="00921CC9" w:rsidP="00DC62DD">
            <w:pPr>
              <w:pStyle w:val="Tabloerik"/>
              <w:rPr>
                <w:sz w:val="22"/>
              </w:rPr>
            </w:pPr>
            <w:r>
              <w:rPr>
                <w:sz w:val="22"/>
              </w:rPr>
              <w:t>MHY Karar</w:t>
            </w:r>
          </w:p>
        </w:tc>
        <w:tc>
          <w:tcPr>
            <w:tcW w:w="1305" w:type="dxa"/>
            <w:gridSpan w:val="3"/>
          </w:tcPr>
          <w:p w14:paraId="6B8BB61F"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69D6C6E9"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6F99B807" w14:textId="77777777" w:rsidR="00921CC9" w:rsidRPr="0095704E"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7735C725"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921CC9" w:rsidRPr="005E38DF" w14:paraId="3741F4C3"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7E1C719" w14:textId="77777777" w:rsidR="00921CC9" w:rsidRDefault="00921CC9" w:rsidP="00DC62DD">
            <w:pPr>
              <w:pStyle w:val="Tabloerik"/>
              <w:rPr>
                <w:sz w:val="22"/>
              </w:rPr>
            </w:pPr>
            <w:r>
              <w:rPr>
                <w:sz w:val="22"/>
              </w:rPr>
              <w:t>Okul Adı</w:t>
            </w:r>
          </w:p>
        </w:tc>
        <w:tc>
          <w:tcPr>
            <w:tcW w:w="1305" w:type="dxa"/>
            <w:gridSpan w:val="3"/>
          </w:tcPr>
          <w:p w14:paraId="2BA00B1C"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35D702EB"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1497D1BB"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3071" w:type="dxa"/>
          </w:tcPr>
          <w:p w14:paraId="1F55BD0A"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szCs w:val="32"/>
              </w:rPr>
              <w:t>Kullanıcı başvurduğu okulun adını girer</w:t>
            </w:r>
          </w:p>
        </w:tc>
      </w:tr>
      <w:tr w:rsidR="00832DD3" w:rsidRPr="005E38DF" w14:paraId="432B1E87"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4061023" w14:textId="4799D980" w:rsidR="00832DD3" w:rsidRDefault="00832DD3" w:rsidP="00DC62DD">
            <w:pPr>
              <w:pStyle w:val="Tabloerik"/>
              <w:rPr>
                <w:sz w:val="22"/>
              </w:rPr>
            </w:pPr>
            <w:r>
              <w:rPr>
                <w:sz w:val="22"/>
              </w:rPr>
              <w:t>Ödenek Ücret</w:t>
            </w:r>
          </w:p>
        </w:tc>
        <w:tc>
          <w:tcPr>
            <w:tcW w:w="1305" w:type="dxa"/>
            <w:gridSpan w:val="3"/>
          </w:tcPr>
          <w:p w14:paraId="47A5CDBB" w14:textId="4977CA0B" w:rsidR="00832DD3" w:rsidRDefault="00F37934"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Para</w:t>
            </w:r>
          </w:p>
        </w:tc>
        <w:tc>
          <w:tcPr>
            <w:tcW w:w="1652" w:type="dxa"/>
          </w:tcPr>
          <w:p w14:paraId="3ED24F8F" w14:textId="76E8C80C" w:rsidR="00832DD3" w:rsidRDefault="00F37934"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2542E583" w14:textId="4BD71C1E" w:rsidR="00832DD3" w:rsidRDefault="00F37934"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126B8DC9" w14:textId="7F22F56F" w:rsidR="00832DD3" w:rsidRDefault="00F37934" w:rsidP="00DC62DD">
            <w:pPr>
              <w:pStyle w:val="Tabloerik"/>
              <w:cnfStyle w:val="000000100000" w:firstRow="0" w:lastRow="0" w:firstColumn="0" w:lastColumn="0" w:oddVBand="0" w:evenVBand="0" w:oddHBand="1" w:evenHBand="0" w:firstRowFirstColumn="0" w:firstRowLastColumn="0" w:lastRowFirstColumn="0" w:lastRowLastColumn="0"/>
              <w:rPr>
                <w:sz w:val="22"/>
                <w:szCs w:val="32"/>
              </w:rPr>
            </w:pPr>
            <w:r>
              <w:rPr>
                <w:sz w:val="22"/>
                <w:szCs w:val="32"/>
              </w:rPr>
              <w:t>Ücret üzerinden otomatik hesaplanır.</w:t>
            </w:r>
          </w:p>
        </w:tc>
      </w:tr>
      <w:tr w:rsidR="00921CC9" w:rsidRPr="00A929A0" w14:paraId="72E7DA46"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857A54B" w14:textId="77777777" w:rsidR="00921CC9" w:rsidRDefault="00921CC9" w:rsidP="00DC62DD">
            <w:pPr>
              <w:pStyle w:val="Tabloerik"/>
              <w:rPr>
                <w:sz w:val="22"/>
              </w:rPr>
            </w:pPr>
            <w:r>
              <w:rPr>
                <w:sz w:val="22"/>
              </w:rPr>
              <w:lastRenderedPageBreak/>
              <w:t>Pozisyon</w:t>
            </w:r>
          </w:p>
        </w:tc>
        <w:tc>
          <w:tcPr>
            <w:tcW w:w="1305" w:type="dxa"/>
            <w:gridSpan w:val="3"/>
          </w:tcPr>
          <w:p w14:paraId="556D20E3"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56937B02"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72E2CDB2"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01FA1AEE" w14:textId="77777777" w:rsidR="00921CC9" w:rsidRPr="007D59C3"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szCs w:val="32"/>
              </w:rPr>
            </w:pPr>
            <w:r>
              <w:rPr>
                <w:sz w:val="22"/>
              </w:rPr>
              <w:t>Aktif Kullanıcı Pozisyonu atanır.</w:t>
            </w:r>
          </w:p>
        </w:tc>
      </w:tr>
      <w:tr w:rsidR="00921CC9" w:rsidRPr="00A929A0" w14:paraId="3458DD6E"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3ADAA04" w14:textId="77777777" w:rsidR="00921CC9" w:rsidRDefault="00921CC9" w:rsidP="00DC62DD">
            <w:pPr>
              <w:pStyle w:val="Tabloerik"/>
              <w:rPr>
                <w:sz w:val="22"/>
              </w:rPr>
            </w:pPr>
            <w:r>
              <w:rPr>
                <w:sz w:val="22"/>
              </w:rPr>
              <w:t>Program Süresi</w:t>
            </w:r>
          </w:p>
        </w:tc>
        <w:tc>
          <w:tcPr>
            <w:tcW w:w="1305" w:type="dxa"/>
            <w:gridSpan w:val="3"/>
          </w:tcPr>
          <w:p w14:paraId="78602C4C"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1C905F71"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69AA2107"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3EC2057A"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Program kaç ay süreceğinin bilgisinin girildiği alandır.</w:t>
            </w:r>
          </w:p>
        </w:tc>
      </w:tr>
      <w:tr w:rsidR="00921CC9" w:rsidRPr="00E227F1" w14:paraId="20E24A68"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033A312" w14:textId="77777777" w:rsidR="00921CC9" w:rsidRDefault="00921CC9" w:rsidP="00DC62DD">
            <w:pPr>
              <w:pStyle w:val="Tabloerik"/>
              <w:rPr>
                <w:sz w:val="22"/>
              </w:rPr>
            </w:pPr>
            <w:r>
              <w:rPr>
                <w:sz w:val="22"/>
              </w:rPr>
              <w:t>Ücreti</w:t>
            </w:r>
          </w:p>
        </w:tc>
        <w:tc>
          <w:tcPr>
            <w:tcW w:w="1305" w:type="dxa"/>
            <w:gridSpan w:val="3"/>
          </w:tcPr>
          <w:p w14:paraId="6803C8C5"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Para</w:t>
            </w:r>
          </w:p>
        </w:tc>
        <w:tc>
          <w:tcPr>
            <w:tcW w:w="1652" w:type="dxa"/>
          </w:tcPr>
          <w:p w14:paraId="743A2899"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76345929"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514D632B" w14:textId="26D66D9C" w:rsidR="00921CC9" w:rsidRDefault="00F37934"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Eğitim</w:t>
            </w:r>
            <w:r w:rsidR="00E227F1">
              <w:rPr>
                <w:sz w:val="22"/>
              </w:rPr>
              <w:t xml:space="preserve"> için girilecek ücret</w:t>
            </w:r>
            <w:r>
              <w:rPr>
                <w:sz w:val="22"/>
              </w:rPr>
              <w:t>. Kullanıcı manuel girer</w:t>
            </w:r>
          </w:p>
        </w:tc>
      </w:tr>
      <w:tr w:rsidR="00921CC9" w:rsidRPr="00A929A0" w14:paraId="3FBDB1EF"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9355" w:type="dxa"/>
            <w:gridSpan w:val="9"/>
          </w:tcPr>
          <w:p w14:paraId="244D2CD5" w14:textId="77777777" w:rsidR="00921CC9" w:rsidRPr="00AE79F5" w:rsidRDefault="00921CC9" w:rsidP="00DC62DD">
            <w:pPr>
              <w:pStyle w:val="Tabloerik"/>
              <w:jc w:val="center"/>
              <w:rPr>
                <w:b w:val="0"/>
                <w:bCs w:val="0"/>
                <w:color w:val="FF0000"/>
                <w:sz w:val="22"/>
                <w:szCs w:val="32"/>
              </w:rPr>
            </w:pPr>
            <w:r w:rsidRPr="00AE79F5">
              <w:rPr>
                <w:b w:val="0"/>
                <w:bCs w:val="0"/>
                <w:color w:val="FF0000"/>
                <w:sz w:val="22"/>
                <w:szCs w:val="32"/>
              </w:rPr>
              <w:t>AÇIKLAMA TABLOSU</w:t>
            </w:r>
          </w:p>
        </w:tc>
      </w:tr>
      <w:tr w:rsidR="00921CC9" w:rsidRPr="00BB1023" w14:paraId="03339769"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B5FED65" w14:textId="77777777" w:rsidR="00921CC9" w:rsidRDefault="00921CC9" w:rsidP="00DC62DD">
            <w:pPr>
              <w:pStyle w:val="Tabloerik"/>
              <w:rPr>
                <w:sz w:val="22"/>
              </w:rPr>
            </w:pPr>
            <w:r>
              <w:rPr>
                <w:sz w:val="22"/>
              </w:rPr>
              <w:t>İşlemi Gerçekleştiren</w:t>
            </w:r>
          </w:p>
        </w:tc>
        <w:tc>
          <w:tcPr>
            <w:tcW w:w="1305" w:type="dxa"/>
            <w:gridSpan w:val="3"/>
          </w:tcPr>
          <w:p w14:paraId="5A233825"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52" w:type="dxa"/>
          </w:tcPr>
          <w:p w14:paraId="142DD868"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3DD3D603"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02C60ED4"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İşlemi gerçekleştiren kullanıcının adı akış bitiminden önce atanır.</w:t>
            </w:r>
          </w:p>
        </w:tc>
      </w:tr>
      <w:tr w:rsidR="00921CC9" w:rsidRPr="00BB1023" w14:paraId="012A48D0"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D445A0E" w14:textId="77777777" w:rsidR="00921CC9" w:rsidRDefault="00921CC9" w:rsidP="00DC62DD">
            <w:pPr>
              <w:pStyle w:val="Tabloerik"/>
              <w:rPr>
                <w:sz w:val="22"/>
              </w:rPr>
            </w:pPr>
            <w:r>
              <w:rPr>
                <w:sz w:val="22"/>
              </w:rPr>
              <w:t>İşlem Tarih</w:t>
            </w:r>
          </w:p>
        </w:tc>
        <w:tc>
          <w:tcPr>
            <w:tcW w:w="1305" w:type="dxa"/>
            <w:gridSpan w:val="3"/>
          </w:tcPr>
          <w:p w14:paraId="723FC3CA"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652" w:type="dxa"/>
          </w:tcPr>
          <w:p w14:paraId="1347068F"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26D35E43"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15D400AA"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İşlemi gerçekleştiren kullanıcının adı akış bitiminden önce atanır.</w:t>
            </w:r>
          </w:p>
        </w:tc>
      </w:tr>
      <w:tr w:rsidR="00921CC9" w:rsidRPr="00A929A0" w14:paraId="444E5B0B"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E37F8E0" w14:textId="77777777" w:rsidR="00921CC9" w:rsidRDefault="00921CC9" w:rsidP="00DC62DD">
            <w:pPr>
              <w:pStyle w:val="Tabloerik"/>
              <w:rPr>
                <w:sz w:val="22"/>
              </w:rPr>
            </w:pPr>
            <w:r>
              <w:rPr>
                <w:sz w:val="22"/>
              </w:rPr>
              <w:t>İşlem Açıklama</w:t>
            </w:r>
          </w:p>
        </w:tc>
        <w:tc>
          <w:tcPr>
            <w:tcW w:w="1305" w:type="dxa"/>
            <w:gridSpan w:val="3"/>
          </w:tcPr>
          <w:p w14:paraId="545394BF"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Serbest Yazı</w:t>
            </w:r>
          </w:p>
        </w:tc>
        <w:tc>
          <w:tcPr>
            <w:tcW w:w="1652" w:type="dxa"/>
          </w:tcPr>
          <w:p w14:paraId="257E53DB"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83" w:type="dxa"/>
            <w:gridSpan w:val="3"/>
          </w:tcPr>
          <w:p w14:paraId="7A63C4AF"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71" w:type="dxa"/>
          </w:tcPr>
          <w:p w14:paraId="607D5C64" w14:textId="77777777" w:rsidR="00921CC9" w:rsidRDefault="00921CC9" w:rsidP="00DC62DD">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Açıklama tablosundaki değer atanır.</w:t>
            </w:r>
          </w:p>
        </w:tc>
      </w:tr>
      <w:tr w:rsidR="00921CC9" w:rsidRPr="00E4781D" w14:paraId="307AA1BA"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D07925C" w14:textId="77777777" w:rsidR="00921CC9" w:rsidRDefault="00921CC9" w:rsidP="00DC62DD">
            <w:pPr>
              <w:pStyle w:val="Tabloerik"/>
              <w:rPr>
                <w:sz w:val="22"/>
              </w:rPr>
            </w:pPr>
            <w:r>
              <w:rPr>
                <w:sz w:val="22"/>
              </w:rPr>
              <w:t>İşlem Karar</w:t>
            </w:r>
          </w:p>
        </w:tc>
        <w:tc>
          <w:tcPr>
            <w:tcW w:w="1305" w:type="dxa"/>
            <w:gridSpan w:val="3"/>
          </w:tcPr>
          <w:p w14:paraId="76869355"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52" w:type="dxa"/>
          </w:tcPr>
          <w:p w14:paraId="23CF21C3"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83" w:type="dxa"/>
            <w:gridSpan w:val="3"/>
          </w:tcPr>
          <w:p w14:paraId="5C4EEF4F"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71" w:type="dxa"/>
          </w:tcPr>
          <w:p w14:paraId="5B3F8FC0" w14:textId="77777777" w:rsidR="00921CC9" w:rsidRDefault="00921CC9" w:rsidP="00DC62DD">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İşlemi yapan kişinin kararı atanır.</w:t>
            </w:r>
          </w:p>
        </w:tc>
      </w:tr>
      <w:tr w:rsidR="00921CC9" w:rsidRPr="00A929A0" w14:paraId="3983AE59"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9355" w:type="dxa"/>
            <w:gridSpan w:val="9"/>
          </w:tcPr>
          <w:p w14:paraId="6B9B2267" w14:textId="77777777" w:rsidR="00921CC9" w:rsidRDefault="00921CC9" w:rsidP="00DC62DD">
            <w:pPr>
              <w:pStyle w:val="Tabloerik"/>
              <w:jc w:val="center"/>
              <w:rPr>
                <w:sz w:val="22"/>
              </w:rPr>
            </w:pPr>
            <w:r>
              <w:rPr>
                <w:b w:val="0"/>
                <w:bCs w:val="0"/>
                <w:color w:val="FF0000"/>
                <w:sz w:val="22"/>
                <w:szCs w:val="32"/>
              </w:rPr>
              <w:t>ÖDEME PLANI</w:t>
            </w:r>
          </w:p>
        </w:tc>
      </w:tr>
      <w:tr w:rsidR="00921CC9" w:rsidRPr="00B5414A" w14:paraId="2140BE69"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55" w:type="dxa"/>
            <w:gridSpan w:val="2"/>
          </w:tcPr>
          <w:p w14:paraId="4442A898" w14:textId="77777777" w:rsidR="00921CC9" w:rsidRDefault="00921CC9" w:rsidP="00DC62DD">
            <w:pPr>
              <w:pStyle w:val="Tabloerik"/>
              <w:jc w:val="center"/>
              <w:rPr>
                <w:b w:val="0"/>
                <w:bCs w:val="0"/>
                <w:color w:val="FF0000"/>
                <w:sz w:val="22"/>
                <w:szCs w:val="32"/>
              </w:rPr>
            </w:pPr>
            <w:r>
              <w:rPr>
                <w:sz w:val="22"/>
              </w:rPr>
              <w:t>Ödeme Tarihi</w:t>
            </w:r>
          </w:p>
        </w:tc>
        <w:tc>
          <w:tcPr>
            <w:tcW w:w="1275" w:type="dxa"/>
          </w:tcPr>
          <w:p w14:paraId="4C4AA7EF" w14:textId="77777777" w:rsidR="00921CC9" w:rsidRDefault="00921CC9" w:rsidP="00DC62DD">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Tarih</w:t>
            </w:r>
          </w:p>
        </w:tc>
        <w:tc>
          <w:tcPr>
            <w:tcW w:w="1701" w:type="dxa"/>
            <w:gridSpan w:val="3"/>
          </w:tcPr>
          <w:p w14:paraId="6719580F" w14:textId="77777777" w:rsidR="00921CC9" w:rsidRDefault="00921CC9" w:rsidP="00DC62DD">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Evet</w:t>
            </w:r>
          </w:p>
        </w:tc>
        <w:tc>
          <w:tcPr>
            <w:tcW w:w="1701" w:type="dxa"/>
          </w:tcPr>
          <w:p w14:paraId="5254284A" w14:textId="77777777" w:rsidR="00921CC9" w:rsidRDefault="00921CC9" w:rsidP="00DC62DD">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Evet</w:t>
            </w:r>
          </w:p>
        </w:tc>
        <w:tc>
          <w:tcPr>
            <w:tcW w:w="3123" w:type="dxa"/>
            <w:gridSpan w:val="2"/>
          </w:tcPr>
          <w:p w14:paraId="019A8DDB" w14:textId="77777777" w:rsidR="00921CC9" w:rsidRPr="004236A1" w:rsidRDefault="00921CC9" w:rsidP="00DC62DD">
            <w:pPr>
              <w:pStyle w:val="Tabloerik"/>
              <w:jc w:val="center"/>
              <w:cnfStyle w:val="000000100000" w:firstRow="0" w:lastRow="0" w:firstColumn="0" w:lastColumn="0" w:oddVBand="0" w:evenVBand="0" w:oddHBand="1" w:evenHBand="0" w:firstRowFirstColumn="0" w:firstRowLastColumn="0" w:lastRowFirstColumn="0" w:lastRowLastColumn="0"/>
              <w:rPr>
                <w:color w:val="auto"/>
                <w:sz w:val="22"/>
                <w:szCs w:val="32"/>
              </w:rPr>
            </w:pPr>
            <w:r>
              <w:rPr>
                <w:color w:val="auto"/>
                <w:sz w:val="22"/>
                <w:szCs w:val="32"/>
              </w:rPr>
              <w:t>Ödeme yapılacak başlangıç tarihin girildiği alan</w:t>
            </w:r>
          </w:p>
        </w:tc>
      </w:tr>
      <w:tr w:rsidR="00921CC9" w:rsidRPr="00B5414A" w14:paraId="0B6CA2F1" w14:textId="77777777" w:rsidTr="00DC62DD">
        <w:trPr>
          <w:trHeight w:val="472"/>
        </w:trPr>
        <w:tc>
          <w:tcPr>
            <w:cnfStyle w:val="001000000000" w:firstRow="0" w:lastRow="0" w:firstColumn="1" w:lastColumn="0" w:oddVBand="0" w:evenVBand="0" w:oddHBand="0" w:evenHBand="0" w:firstRowFirstColumn="0" w:firstRowLastColumn="0" w:lastRowFirstColumn="0" w:lastRowLastColumn="0"/>
            <w:tcW w:w="1555" w:type="dxa"/>
            <w:gridSpan w:val="2"/>
          </w:tcPr>
          <w:p w14:paraId="4BD5904C" w14:textId="77777777" w:rsidR="00921CC9" w:rsidRDefault="00921CC9" w:rsidP="00DC62DD">
            <w:pPr>
              <w:pStyle w:val="Tabloerik"/>
              <w:jc w:val="center"/>
              <w:rPr>
                <w:b w:val="0"/>
                <w:bCs w:val="0"/>
                <w:color w:val="FF0000"/>
                <w:sz w:val="22"/>
                <w:szCs w:val="32"/>
              </w:rPr>
            </w:pPr>
            <w:r>
              <w:rPr>
                <w:sz w:val="22"/>
              </w:rPr>
              <w:t>Ödeme Tarihi2</w:t>
            </w:r>
          </w:p>
        </w:tc>
        <w:tc>
          <w:tcPr>
            <w:tcW w:w="1275" w:type="dxa"/>
          </w:tcPr>
          <w:p w14:paraId="5B0D83E5" w14:textId="77777777" w:rsidR="00921CC9" w:rsidRDefault="00921CC9" w:rsidP="00DC62DD">
            <w:pPr>
              <w:pStyle w:val="Tabloerik"/>
              <w:jc w:val="center"/>
              <w:cnfStyle w:val="000000000000" w:firstRow="0" w:lastRow="0" w:firstColumn="0" w:lastColumn="0" w:oddVBand="0" w:evenVBand="0" w:oddHBand="0" w:evenHBand="0" w:firstRowFirstColumn="0" w:firstRowLastColumn="0" w:lastRowFirstColumn="0" w:lastRowLastColumn="0"/>
              <w:rPr>
                <w:b/>
                <w:bCs/>
                <w:color w:val="FF0000"/>
                <w:sz w:val="22"/>
                <w:szCs w:val="32"/>
              </w:rPr>
            </w:pPr>
            <w:r>
              <w:rPr>
                <w:sz w:val="22"/>
              </w:rPr>
              <w:t>Tarih</w:t>
            </w:r>
          </w:p>
        </w:tc>
        <w:tc>
          <w:tcPr>
            <w:tcW w:w="1701" w:type="dxa"/>
            <w:gridSpan w:val="3"/>
          </w:tcPr>
          <w:p w14:paraId="3089C6E7" w14:textId="77777777" w:rsidR="00921CC9" w:rsidRDefault="00921CC9" w:rsidP="00DC62DD">
            <w:pPr>
              <w:pStyle w:val="Tabloerik"/>
              <w:jc w:val="center"/>
              <w:cnfStyle w:val="000000000000" w:firstRow="0" w:lastRow="0" w:firstColumn="0" w:lastColumn="0" w:oddVBand="0" w:evenVBand="0" w:oddHBand="0" w:evenHBand="0" w:firstRowFirstColumn="0" w:firstRowLastColumn="0" w:lastRowFirstColumn="0" w:lastRowLastColumn="0"/>
              <w:rPr>
                <w:b/>
                <w:bCs/>
                <w:color w:val="FF0000"/>
                <w:sz w:val="22"/>
                <w:szCs w:val="32"/>
              </w:rPr>
            </w:pPr>
            <w:r>
              <w:rPr>
                <w:sz w:val="22"/>
              </w:rPr>
              <w:t>Evet</w:t>
            </w:r>
          </w:p>
        </w:tc>
        <w:tc>
          <w:tcPr>
            <w:tcW w:w="1701" w:type="dxa"/>
          </w:tcPr>
          <w:p w14:paraId="30A0562C" w14:textId="77777777" w:rsidR="00921CC9" w:rsidRDefault="00921CC9" w:rsidP="00DC62DD">
            <w:pPr>
              <w:pStyle w:val="Tabloerik"/>
              <w:jc w:val="center"/>
              <w:cnfStyle w:val="000000000000" w:firstRow="0" w:lastRow="0" w:firstColumn="0" w:lastColumn="0" w:oddVBand="0" w:evenVBand="0" w:oddHBand="0" w:evenHBand="0" w:firstRowFirstColumn="0" w:firstRowLastColumn="0" w:lastRowFirstColumn="0" w:lastRowLastColumn="0"/>
              <w:rPr>
                <w:b/>
                <w:bCs/>
                <w:color w:val="FF0000"/>
                <w:sz w:val="22"/>
                <w:szCs w:val="32"/>
              </w:rPr>
            </w:pPr>
            <w:r>
              <w:rPr>
                <w:sz w:val="22"/>
              </w:rPr>
              <w:t>Evet</w:t>
            </w:r>
          </w:p>
        </w:tc>
        <w:tc>
          <w:tcPr>
            <w:tcW w:w="3123" w:type="dxa"/>
            <w:gridSpan w:val="2"/>
          </w:tcPr>
          <w:p w14:paraId="1216B00D" w14:textId="77777777" w:rsidR="00921CC9" w:rsidRDefault="00921CC9" w:rsidP="00DC62DD">
            <w:pPr>
              <w:pStyle w:val="Tabloerik"/>
              <w:jc w:val="center"/>
              <w:cnfStyle w:val="000000000000" w:firstRow="0" w:lastRow="0" w:firstColumn="0" w:lastColumn="0" w:oddVBand="0" w:evenVBand="0" w:oddHBand="0" w:evenHBand="0" w:firstRowFirstColumn="0" w:firstRowLastColumn="0" w:lastRowFirstColumn="0" w:lastRowLastColumn="0"/>
              <w:rPr>
                <w:color w:val="FF0000"/>
                <w:sz w:val="22"/>
                <w:szCs w:val="32"/>
              </w:rPr>
            </w:pPr>
            <w:r>
              <w:rPr>
                <w:color w:val="auto"/>
                <w:sz w:val="22"/>
                <w:szCs w:val="32"/>
              </w:rPr>
              <w:t>Ödeme yapılacak bitiş tarihin girildiği alan</w:t>
            </w:r>
          </w:p>
        </w:tc>
      </w:tr>
      <w:tr w:rsidR="00921CC9" w:rsidRPr="00A929A0" w14:paraId="6BBDBD7B" w14:textId="77777777" w:rsidTr="00DC62DD">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55" w:type="dxa"/>
            <w:gridSpan w:val="2"/>
          </w:tcPr>
          <w:p w14:paraId="61B39E36" w14:textId="77777777" w:rsidR="00921CC9" w:rsidRDefault="00921CC9" w:rsidP="00DC62DD">
            <w:pPr>
              <w:pStyle w:val="Tabloerik"/>
              <w:jc w:val="center"/>
              <w:rPr>
                <w:b w:val="0"/>
                <w:bCs w:val="0"/>
                <w:color w:val="FF0000"/>
                <w:sz w:val="22"/>
                <w:szCs w:val="32"/>
              </w:rPr>
            </w:pPr>
            <w:r>
              <w:rPr>
                <w:sz w:val="22"/>
              </w:rPr>
              <w:t>Ödenecek Tutar</w:t>
            </w:r>
          </w:p>
        </w:tc>
        <w:tc>
          <w:tcPr>
            <w:tcW w:w="1275" w:type="dxa"/>
          </w:tcPr>
          <w:p w14:paraId="42C97354" w14:textId="77777777" w:rsidR="00921CC9" w:rsidRDefault="00921CC9" w:rsidP="00DC62DD">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Para</w:t>
            </w:r>
          </w:p>
        </w:tc>
        <w:tc>
          <w:tcPr>
            <w:tcW w:w="1701" w:type="dxa"/>
            <w:gridSpan w:val="3"/>
          </w:tcPr>
          <w:p w14:paraId="455A4511" w14:textId="77777777" w:rsidR="00921CC9" w:rsidRDefault="00921CC9" w:rsidP="00DC62DD">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Evet</w:t>
            </w:r>
          </w:p>
        </w:tc>
        <w:tc>
          <w:tcPr>
            <w:tcW w:w="1701" w:type="dxa"/>
          </w:tcPr>
          <w:p w14:paraId="33187811" w14:textId="77777777" w:rsidR="00921CC9" w:rsidRDefault="00921CC9" w:rsidP="00DC62DD">
            <w:pPr>
              <w:pStyle w:val="Tabloerik"/>
              <w:jc w:val="center"/>
              <w:cnfStyle w:val="000000100000" w:firstRow="0" w:lastRow="0" w:firstColumn="0" w:lastColumn="0" w:oddVBand="0" w:evenVBand="0" w:oddHBand="1" w:evenHBand="0" w:firstRowFirstColumn="0" w:firstRowLastColumn="0" w:lastRowFirstColumn="0" w:lastRowLastColumn="0"/>
              <w:rPr>
                <w:b/>
                <w:bCs/>
                <w:color w:val="FF0000"/>
                <w:sz w:val="22"/>
                <w:szCs w:val="32"/>
              </w:rPr>
            </w:pPr>
            <w:r>
              <w:rPr>
                <w:sz w:val="22"/>
              </w:rPr>
              <w:t>Evet</w:t>
            </w:r>
          </w:p>
        </w:tc>
        <w:tc>
          <w:tcPr>
            <w:tcW w:w="3123" w:type="dxa"/>
            <w:gridSpan w:val="2"/>
          </w:tcPr>
          <w:p w14:paraId="4CC2E450" w14:textId="77777777" w:rsidR="00921CC9" w:rsidRPr="004813A6" w:rsidRDefault="00921CC9" w:rsidP="00DC62DD">
            <w:pPr>
              <w:pStyle w:val="Tabloerik"/>
              <w:jc w:val="center"/>
              <w:cnfStyle w:val="000000100000" w:firstRow="0" w:lastRow="0" w:firstColumn="0" w:lastColumn="0" w:oddVBand="0" w:evenVBand="0" w:oddHBand="1" w:evenHBand="0" w:firstRowFirstColumn="0" w:firstRowLastColumn="0" w:lastRowFirstColumn="0" w:lastRowLastColumn="0"/>
              <w:rPr>
                <w:color w:val="auto"/>
                <w:sz w:val="22"/>
                <w:szCs w:val="32"/>
              </w:rPr>
            </w:pPr>
            <w:r>
              <w:rPr>
                <w:color w:val="auto"/>
                <w:sz w:val="22"/>
                <w:szCs w:val="32"/>
              </w:rPr>
              <w:t>Ödenecek tutarın girildiği alan</w:t>
            </w:r>
          </w:p>
        </w:tc>
      </w:tr>
    </w:tbl>
    <w:p w14:paraId="62FF678D" w14:textId="324B4895" w:rsidR="00183DA2" w:rsidRDefault="00183DA2" w:rsidP="00951B8B">
      <w:pPr>
        <w:rPr>
          <w:noProof/>
          <w:lang w:val="tr-TR"/>
        </w:rPr>
      </w:pPr>
    </w:p>
    <w:p w14:paraId="747C5E6D" w14:textId="010ACACB" w:rsidR="00E147EB" w:rsidRDefault="00E147EB" w:rsidP="00E147EB">
      <w:pPr>
        <w:pStyle w:val="Taslak3"/>
        <w:numPr>
          <w:ilvl w:val="2"/>
          <w:numId w:val="9"/>
        </w:numPr>
        <w:rPr>
          <w:noProof/>
          <w:lang w:val="tr-TR"/>
        </w:rPr>
      </w:pPr>
      <w:bookmarkStart w:id="16" w:name="_Toc179204276"/>
      <w:r>
        <w:rPr>
          <w:noProof/>
          <w:lang w:val="tr-TR"/>
        </w:rPr>
        <w:t>Revize Formu Aksiyonları</w:t>
      </w:r>
      <w:bookmarkEnd w:id="16"/>
    </w:p>
    <w:tbl>
      <w:tblPr>
        <w:tblStyle w:val="KlavuzuTablo4-Vurgu5"/>
        <w:tblW w:w="0" w:type="auto"/>
        <w:tblLook w:val="04A0" w:firstRow="1" w:lastRow="0" w:firstColumn="1" w:lastColumn="0" w:noHBand="0" w:noVBand="1"/>
      </w:tblPr>
      <w:tblGrid>
        <w:gridCol w:w="2405"/>
        <w:gridCol w:w="992"/>
        <w:gridCol w:w="5619"/>
      </w:tblGrid>
      <w:tr w:rsidR="007C638A" w14:paraId="0DADA45E" w14:textId="77777777" w:rsidTr="007E08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CF4150C" w14:textId="77777777" w:rsidR="007C638A" w:rsidRDefault="007C638A" w:rsidP="007E089F">
            <w:pPr>
              <w:pStyle w:val="TabloBalk"/>
            </w:pPr>
            <w:r>
              <w:t>İşlem Adı</w:t>
            </w:r>
          </w:p>
        </w:tc>
        <w:tc>
          <w:tcPr>
            <w:tcW w:w="992" w:type="dxa"/>
          </w:tcPr>
          <w:p w14:paraId="0AD81D18" w14:textId="77777777" w:rsidR="007C638A" w:rsidRDefault="007C638A" w:rsidP="007E089F">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1FE0C9E2" w14:textId="77777777" w:rsidR="007C638A" w:rsidRDefault="007C638A" w:rsidP="007E089F">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7C638A" w:rsidRPr="00347FF8" w14:paraId="62BC956B" w14:textId="77777777" w:rsidTr="007E08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98765A4" w14:textId="74D7DDDE" w:rsidR="007C638A" w:rsidRDefault="00347FF8" w:rsidP="007E089F">
            <w:pPr>
              <w:pStyle w:val="Tabloerik"/>
            </w:pPr>
            <w:r>
              <w:t>Gönder</w:t>
            </w:r>
          </w:p>
        </w:tc>
        <w:tc>
          <w:tcPr>
            <w:tcW w:w="992" w:type="dxa"/>
          </w:tcPr>
          <w:p w14:paraId="3A5326F6" w14:textId="77777777" w:rsidR="007C638A" w:rsidRDefault="007C638A" w:rsidP="007E089F">
            <w:pPr>
              <w:pStyle w:val="Tabloerik"/>
              <w:cnfStyle w:val="000000100000" w:firstRow="0" w:lastRow="0" w:firstColumn="0" w:lastColumn="0" w:oddVBand="0" w:evenVBand="0" w:oddHBand="1" w:evenHBand="0" w:firstRowFirstColumn="0" w:firstRowLastColumn="0" w:lastRowFirstColumn="0" w:lastRowLastColumn="0"/>
            </w:pPr>
            <w:r>
              <w:t>Evet</w:t>
            </w:r>
          </w:p>
        </w:tc>
        <w:tc>
          <w:tcPr>
            <w:tcW w:w="5619" w:type="dxa"/>
          </w:tcPr>
          <w:p w14:paraId="230A71CD" w14:textId="7573EE9C" w:rsidR="007C638A" w:rsidRDefault="00347FF8" w:rsidP="007E089F">
            <w:pPr>
              <w:pStyle w:val="Tabloerik"/>
              <w:cnfStyle w:val="000000100000" w:firstRow="0" w:lastRow="0" w:firstColumn="0" w:lastColumn="0" w:oddVBand="0" w:evenVBand="0" w:oddHBand="1" w:evenHBand="0" w:firstRowFirstColumn="0" w:firstRowLastColumn="0" w:lastRowFirstColumn="0" w:lastRowLastColumn="0"/>
            </w:pPr>
            <w:r>
              <w:t>Akışı Ik Adımına geri gönderir</w:t>
            </w:r>
            <w:r w:rsidR="00136C06">
              <w:t>.</w:t>
            </w:r>
          </w:p>
        </w:tc>
      </w:tr>
    </w:tbl>
    <w:p w14:paraId="7C9C22E8" w14:textId="77777777" w:rsidR="007C638A" w:rsidRDefault="007C638A" w:rsidP="00951B8B">
      <w:pPr>
        <w:rPr>
          <w:noProof/>
          <w:lang w:val="tr-TR"/>
        </w:rPr>
      </w:pPr>
    </w:p>
    <w:p w14:paraId="7E6E6968" w14:textId="4F3A5261" w:rsidR="007C638A" w:rsidRDefault="00497A41" w:rsidP="007C638A">
      <w:pPr>
        <w:pStyle w:val="Taslak3"/>
        <w:numPr>
          <w:ilvl w:val="1"/>
          <w:numId w:val="9"/>
        </w:numPr>
        <w:rPr>
          <w:noProof/>
          <w:lang w:val="tr-TR"/>
        </w:rPr>
      </w:pPr>
      <w:bookmarkStart w:id="17" w:name="_Toc179204277"/>
      <w:r>
        <w:rPr>
          <w:noProof/>
          <w:lang w:val="tr-TR"/>
        </w:rPr>
        <w:lastRenderedPageBreak/>
        <w:t xml:space="preserve">IK Değerlendirme </w:t>
      </w:r>
      <w:r w:rsidR="00884E46">
        <w:rPr>
          <w:noProof/>
          <w:lang w:val="tr-TR"/>
        </w:rPr>
        <w:t>Formu</w:t>
      </w:r>
      <w:bookmarkEnd w:id="17"/>
    </w:p>
    <w:p w14:paraId="398AB9C2" w14:textId="6DCEBEE6" w:rsidR="005B3A99" w:rsidRDefault="00AC3B86" w:rsidP="00951B8B">
      <w:pPr>
        <w:rPr>
          <w:noProof/>
          <w:lang w:val="tr-TR"/>
        </w:rPr>
      </w:pPr>
      <w:r w:rsidRPr="00AC3B86">
        <w:rPr>
          <w:noProof/>
          <w:lang w:val="tr-TR"/>
        </w:rPr>
        <w:drawing>
          <wp:inline distT="0" distB="0" distL="0" distR="0" wp14:anchorId="2F7E6CD3" wp14:editId="3DC036E4">
            <wp:extent cx="5943600" cy="4103370"/>
            <wp:effectExtent l="0" t="0" r="0" b="0"/>
            <wp:docPr id="1266714760" name="Resim 1266714760" descr="metin, ekran görüntüsü, diyagram,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714760" name="Resim 1" descr="metin, ekran görüntüsü, diyagram, çizgi içeren bir resim&#10;&#10;Açıklama otomatik olarak oluşturuldu"/>
                    <pic:cNvPicPr/>
                  </pic:nvPicPr>
                  <pic:blipFill>
                    <a:blip r:embed="rId19"/>
                    <a:stretch>
                      <a:fillRect/>
                    </a:stretch>
                  </pic:blipFill>
                  <pic:spPr>
                    <a:xfrm>
                      <a:off x="0" y="0"/>
                      <a:ext cx="5943600" cy="4103370"/>
                    </a:xfrm>
                    <a:prstGeom prst="rect">
                      <a:avLst/>
                    </a:prstGeom>
                  </pic:spPr>
                </pic:pic>
              </a:graphicData>
            </a:graphic>
          </wp:inline>
        </w:drawing>
      </w:r>
    </w:p>
    <w:p w14:paraId="42E1E3DA" w14:textId="4A32732B" w:rsidR="001246FC" w:rsidRDefault="00497A41" w:rsidP="001246FC">
      <w:pPr>
        <w:pStyle w:val="Taslak3"/>
        <w:numPr>
          <w:ilvl w:val="2"/>
          <w:numId w:val="9"/>
        </w:numPr>
        <w:rPr>
          <w:noProof/>
          <w:lang w:val="tr-TR"/>
        </w:rPr>
      </w:pPr>
      <w:bookmarkStart w:id="18" w:name="_Toc179204278"/>
      <w:r>
        <w:rPr>
          <w:noProof/>
          <w:lang w:val="tr-TR"/>
        </w:rPr>
        <w:t xml:space="preserve">IK Değerlendirme </w:t>
      </w:r>
      <w:r w:rsidR="001246FC">
        <w:rPr>
          <w:noProof/>
          <w:lang w:val="tr-TR"/>
        </w:rPr>
        <w:t>Formu Alanları</w:t>
      </w:r>
      <w:bookmarkEnd w:id="18"/>
    </w:p>
    <w:tbl>
      <w:tblPr>
        <w:tblStyle w:val="GridTable4-Accent11"/>
        <w:tblpPr w:leftFromText="141" w:rightFromText="141" w:vertAnchor="text" w:horzAnchor="margin" w:tblpY="147"/>
        <w:tblW w:w="9355" w:type="dxa"/>
        <w:tblLook w:val="04A0" w:firstRow="1" w:lastRow="0" w:firstColumn="1" w:lastColumn="0" w:noHBand="0" w:noVBand="1"/>
      </w:tblPr>
      <w:tblGrid>
        <w:gridCol w:w="1544"/>
        <w:gridCol w:w="1306"/>
        <w:gridCol w:w="1665"/>
        <w:gridCol w:w="1799"/>
        <w:gridCol w:w="3041"/>
      </w:tblGrid>
      <w:tr w:rsidR="00C37CFB" w:rsidRPr="00A929A0" w14:paraId="7BAAD871" w14:textId="77777777" w:rsidTr="00C37CFB">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hideMark/>
          </w:tcPr>
          <w:p w14:paraId="26824F1D" w14:textId="77777777" w:rsidR="00C37CFB" w:rsidRPr="00A929A0" w:rsidRDefault="00C37CFB" w:rsidP="007E089F">
            <w:pPr>
              <w:pStyle w:val="TabloBalk"/>
              <w:rPr>
                <w:b/>
              </w:rPr>
            </w:pPr>
            <w:r>
              <w:t>Alan Adı</w:t>
            </w:r>
          </w:p>
        </w:tc>
        <w:tc>
          <w:tcPr>
            <w:tcW w:w="1306" w:type="dxa"/>
            <w:hideMark/>
          </w:tcPr>
          <w:p w14:paraId="7021D975" w14:textId="77777777" w:rsidR="00C37CFB" w:rsidRPr="00A929A0" w:rsidRDefault="00C37CFB" w:rsidP="007E089F">
            <w:pPr>
              <w:pStyle w:val="TabloBalk"/>
              <w:cnfStyle w:val="100000000000" w:firstRow="1" w:lastRow="0" w:firstColumn="0" w:lastColumn="0" w:oddVBand="0" w:evenVBand="0" w:oddHBand="0" w:evenHBand="0" w:firstRowFirstColumn="0" w:firstRowLastColumn="0" w:lastRowFirstColumn="0" w:lastRowLastColumn="0"/>
              <w:rPr>
                <w:b/>
              </w:rPr>
            </w:pPr>
            <w:r>
              <w:t>PaperWork Tipi</w:t>
            </w:r>
          </w:p>
        </w:tc>
        <w:tc>
          <w:tcPr>
            <w:tcW w:w="1665" w:type="dxa"/>
            <w:hideMark/>
          </w:tcPr>
          <w:p w14:paraId="5DA05A1C" w14:textId="77777777" w:rsidR="00C37CFB" w:rsidRPr="00A929A0" w:rsidRDefault="00C37CFB" w:rsidP="007E089F">
            <w:pPr>
              <w:pStyle w:val="TabloBalk"/>
              <w:cnfStyle w:val="100000000000" w:firstRow="1" w:lastRow="0" w:firstColumn="0" w:lastColumn="0" w:oddVBand="0" w:evenVBand="0" w:oddHBand="0" w:evenHBand="0" w:firstRowFirstColumn="0" w:firstRowLastColumn="0" w:lastRowFirstColumn="0" w:lastRowLastColumn="0"/>
              <w:rPr>
                <w:b/>
              </w:rPr>
            </w:pPr>
            <w:r>
              <w:t>Zorunlu</w:t>
            </w:r>
          </w:p>
        </w:tc>
        <w:tc>
          <w:tcPr>
            <w:tcW w:w="1799" w:type="dxa"/>
            <w:hideMark/>
          </w:tcPr>
          <w:p w14:paraId="6BADC0B5" w14:textId="77777777" w:rsidR="00C37CFB" w:rsidRPr="00A929A0" w:rsidRDefault="00C37CFB" w:rsidP="007E089F">
            <w:pPr>
              <w:pStyle w:val="TabloBalk"/>
              <w:cnfStyle w:val="100000000000" w:firstRow="1" w:lastRow="0" w:firstColumn="0" w:lastColumn="0" w:oddVBand="0" w:evenVBand="0" w:oddHBand="0" w:evenHBand="0" w:firstRowFirstColumn="0" w:firstRowLastColumn="0" w:lastRowFirstColumn="0" w:lastRowLastColumn="0"/>
              <w:rPr>
                <w:b/>
              </w:rPr>
            </w:pPr>
            <w:r>
              <w:t>Aktiflik</w:t>
            </w:r>
          </w:p>
        </w:tc>
        <w:tc>
          <w:tcPr>
            <w:tcW w:w="3041" w:type="dxa"/>
            <w:hideMark/>
          </w:tcPr>
          <w:p w14:paraId="03C6C61C" w14:textId="77777777" w:rsidR="00C37CFB" w:rsidRPr="00A929A0" w:rsidRDefault="00C37CFB" w:rsidP="007E089F">
            <w:pPr>
              <w:pStyle w:val="TabloBalk"/>
              <w:cnfStyle w:val="100000000000" w:firstRow="1" w:lastRow="0" w:firstColumn="0" w:lastColumn="0" w:oddVBand="0" w:evenVBand="0" w:oddHBand="0" w:evenHBand="0" w:firstRowFirstColumn="0" w:firstRowLastColumn="0" w:lastRowFirstColumn="0" w:lastRowLastColumn="0"/>
              <w:rPr>
                <w:b/>
              </w:rPr>
            </w:pPr>
            <w:r w:rsidRPr="00A929A0">
              <w:t>Açıklama</w:t>
            </w:r>
          </w:p>
        </w:tc>
      </w:tr>
      <w:tr w:rsidR="00C37CFB" w:rsidRPr="00A929A0" w14:paraId="1B284C15" w14:textId="77777777" w:rsidTr="00C37CFB">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43E50B3" w14:textId="77777777" w:rsidR="00C37CFB" w:rsidRPr="00A929A0" w:rsidRDefault="00C37CFB" w:rsidP="007E089F">
            <w:pPr>
              <w:pStyle w:val="Tabloerik"/>
            </w:pPr>
            <w:r>
              <w:rPr>
                <w:sz w:val="22"/>
              </w:rPr>
              <w:t>Açıklama</w:t>
            </w:r>
          </w:p>
        </w:tc>
        <w:tc>
          <w:tcPr>
            <w:tcW w:w="1306" w:type="dxa"/>
          </w:tcPr>
          <w:p w14:paraId="45AAC15D" w14:textId="77777777" w:rsidR="00C37CFB" w:rsidRPr="00A929A0"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Serbest Yazı</w:t>
            </w:r>
          </w:p>
        </w:tc>
        <w:tc>
          <w:tcPr>
            <w:tcW w:w="1665" w:type="dxa"/>
          </w:tcPr>
          <w:p w14:paraId="42C8DA90" w14:textId="77777777" w:rsidR="00C37CFB" w:rsidRPr="00A929A0"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799" w:type="dxa"/>
          </w:tcPr>
          <w:p w14:paraId="2E758E9F" w14:textId="77777777" w:rsidR="00C37CFB" w:rsidRPr="00A929A0"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hideMark/>
          </w:tcPr>
          <w:p w14:paraId="6EED2819" w14:textId="77777777" w:rsidR="00C37CFB" w:rsidRPr="00A929A0"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1000</w:t>
            </w:r>
          </w:p>
        </w:tc>
      </w:tr>
      <w:tr w:rsidR="00C37CFB" w:rsidRPr="00A929A0" w14:paraId="55C93B92" w14:textId="77777777" w:rsidTr="00C37CFB">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3FB84FD" w14:textId="77777777" w:rsidR="00C37CFB" w:rsidRDefault="00C37CFB" w:rsidP="007E089F">
            <w:pPr>
              <w:pStyle w:val="Tabloerik"/>
            </w:pPr>
            <w:r>
              <w:rPr>
                <w:sz w:val="22"/>
              </w:rPr>
              <w:t>Adı Soyadı</w:t>
            </w:r>
          </w:p>
        </w:tc>
        <w:tc>
          <w:tcPr>
            <w:tcW w:w="1306" w:type="dxa"/>
          </w:tcPr>
          <w:p w14:paraId="1329C311" w14:textId="77777777" w:rsidR="00C37CFB" w:rsidRPr="00A929A0"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65" w:type="dxa"/>
          </w:tcPr>
          <w:p w14:paraId="442D1F0B" w14:textId="77777777" w:rsidR="00C37CFB" w:rsidRPr="00A929A0"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120CC7DC" w14:textId="77777777" w:rsidR="00C37CFB" w:rsidRPr="00A929A0"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41" w:type="dxa"/>
          </w:tcPr>
          <w:p w14:paraId="0F5BF4C1"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C37CFB" w:rsidRPr="00A929A0" w14:paraId="132C0178" w14:textId="77777777" w:rsidTr="00C37CFB">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3FF375E" w14:textId="77777777" w:rsidR="00C37CFB" w:rsidRDefault="00C37CFB" w:rsidP="007E089F">
            <w:pPr>
              <w:pStyle w:val="Tabloerik"/>
            </w:pPr>
            <w:r w:rsidRPr="003F0A8C">
              <w:rPr>
                <w:sz w:val="22"/>
              </w:rPr>
              <w:t>Başlangıç Tarihi</w:t>
            </w:r>
          </w:p>
        </w:tc>
        <w:tc>
          <w:tcPr>
            <w:tcW w:w="1306" w:type="dxa"/>
          </w:tcPr>
          <w:p w14:paraId="10FBD722"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Tarih</w:t>
            </w:r>
          </w:p>
        </w:tc>
        <w:tc>
          <w:tcPr>
            <w:tcW w:w="1665" w:type="dxa"/>
          </w:tcPr>
          <w:p w14:paraId="2878FFDB"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44FC397E"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1B3674D0"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p>
        </w:tc>
      </w:tr>
      <w:tr w:rsidR="00C37CFB" w:rsidRPr="00A929A0" w14:paraId="4115B0FB" w14:textId="77777777" w:rsidTr="00C37CFB">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A410B06" w14:textId="77777777" w:rsidR="00C37CFB" w:rsidRDefault="00C37CFB" w:rsidP="007E089F">
            <w:pPr>
              <w:pStyle w:val="Tabloerik"/>
            </w:pPr>
            <w:r>
              <w:rPr>
                <w:sz w:val="22"/>
              </w:rPr>
              <w:t>Bitiş Tarihi</w:t>
            </w:r>
          </w:p>
        </w:tc>
        <w:tc>
          <w:tcPr>
            <w:tcW w:w="1306" w:type="dxa"/>
          </w:tcPr>
          <w:p w14:paraId="4C50A205"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Tarih</w:t>
            </w:r>
          </w:p>
        </w:tc>
        <w:tc>
          <w:tcPr>
            <w:tcW w:w="1665" w:type="dxa"/>
          </w:tcPr>
          <w:p w14:paraId="4C648689"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478A251D"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3041" w:type="dxa"/>
          </w:tcPr>
          <w:p w14:paraId="19BEA03B"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pPr>
          </w:p>
        </w:tc>
      </w:tr>
      <w:tr w:rsidR="00C37CFB" w:rsidRPr="00A929A0" w14:paraId="110475EB" w14:textId="77777777" w:rsidTr="00C37CFB">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83353D6" w14:textId="77777777" w:rsidR="00C37CFB" w:rsidRDefault="00C37CFB" w:rsidP="007E089F">
            <w:pPr>
              <w:pStyle w:val="Tabloerik"/>
            </w:pPr>
            <w:r>
              <w:rPr>
                <w:sz w:val="22"/>
              </w:rPr>
              <w:t>Bölüm Program Adı</w:t>
            </w:r>
          </w:p>
        </w:tc>
        <w:tc>
          <w:tcPr>
            <w:tcW w:w="1306" w:type="dxa"/>
          </w:tcPr>
          <w:p w14:paraId="642443F5"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65" w:type="dxa"/>
          </w:tcPr>
          <w:p w14:paraId="5E4FFAB9"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3D527A8D"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203449EB"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120</w:t>
            </w:r>
          </w:p>
        </w:tc>
      </w:tr>
      <w:tr w:rsidR="00C37CFB" w:rsidRPr="00A929A0" w14:paraId="7008B15A" w14:textId="77777777" w:rsidTr="00C37CFB">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32C7F07" w14:textId="77777777" w:rsidR="00C37CFB" w:rsidRDefault="00C37CFB" w:rsidP="007E089F">
            <w:pPr>
              <w:pStyle w:val="Tabloerik"/>
            </w:pPr>
            <w:r>
              <w:rPr>
                <w:sz w:val="22"/>
              </w:rPr>
              <w:t>Departman</w:t>
            </w:r>
          </w:p>
        </w:tc>
        <w:tc>
          <w:tcPr>
            <w:tcW w:w="1306" w:type="dxa"/>
          </w:tcPr>
          <w:p w14:paraId="0D121466"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65" w:type="dxa"/>
          </w:tcPr>
          <w:p w14:paraId="09A5536A"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267DD27D"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41" w:type="dxa"/>
          </w:tcPr>
          <w:p w14:paraId="4400DC1A"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C37CFB" w:rsidRPr="00A929A0" w14:paraId="48F89620" w14:textId="77777777" w:rsidTr="00C37CFB">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888B6B8" w14:textId="77777777" w:rsidR="00C37CFB" w:rsidRDefault="00C37CFB" w:rsidP="007E089F">
            <w:pPr>
              <w:pStyle w:val="Tabloerik"/>
            </w:pPr>
            <w:r>
              <w:rPr>
                <w:sz w:val="22"/>
              </w:rPr>
              <w:t>Kategori</w:t>
            </w:r>
          </w:p>
        </w:tc>
        <w:tc>
          <w:tcPr>
            <w:tcW w:w="1306" w:type="dxa"/>
          </w:tcPr>
          <w:p w14:paraId="4FD66F69"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65" w:type="dxa"/>
          </w:tcPr>
          <w:p w14:paraId="707CDC51"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011D1314"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53719F49"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pPr>
            <w:r>
              <w:rPr>
                <w:sz w:val="22"/>
              </w:rPr>
              <w:t>75</w:t>
            </w:r>
          </w:p>
        </w:tc>
      </w:tr>
      <w:tr w:rsidR="00C37CFB" w:rsidRPr="00A929A0" w14:paraId="0F7DCF59" w14:textId="77777777" w:rsidTr="00C37CFB">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18409A9" w14:textId="77777777" w:rsidR="00C37CFB" w:rsidRDefault="00C37CFB" w:rsidP="007E089F">
            <w:pPr>
              <w:pStyle w:val="Tabloerik"/>
              <w:rPr>
                <w:sz w:val="22"/>
              </w:rPr>
            </w:pPr>
            <w:r>
              <w:rPr>
                <w:sz w:val="22"/>
              </w:rPr>
              <w:lastRenderedPageBreak/>
              <w:t>Okul Adı</w:t>
            </w:r>
          </w:p>
        </w:tc>
        <w:tc>
          <w:tcPr>
            <w:tcW w:w="1306" w:type="dxa"/>
          </w:tcPr>
          <w:p w14:paraId="51738ABC"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589E2F2E"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4784CC3B"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3041" w:type="dxa"/>
          </w:tcPr>
          <w:p w14:paraId="4C9BC914"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70</w:t>
            </w:r>
          </w:p>
        </w:tc>
      </w:tr>
      <w:tr w:rsidR="00C37CFB" w:rsidRPr="00A929A0" w14:paraId="24A2CA75" w14:textId="77777777" w:rsidTr="00C37CFB">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8883CF5" w14:textId="77777777" w:rsidR="00C37CFB" w:rsidRDefault="00C37CFB" w:rsidP="007E089F">
            <w:pPr>
              <w:pStyle w:val="Tabloerik"/>
              <w:rPr>
                <w:sz w:val="22"/>
              </w:rPr>
            </w:pPr>
            <w:r>
              <w:rPr>
                <w:sz w:val="22"/>
              </w:rPr>
              <w:t>Ödemenin Yapılması Gereken Tarih Aralığı Başlangıç</w:t>
            </w:r>
          </w:p>
        </w:tc>
        <w:tc>
          <w:tcPr>
            <w:tcW w:w="1306" w:type="dxa"/>
          </w:tcPr>
          <w:p w14:paraId="4D97629D"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665" w:type="dxa"/>
          </w:tcPr>
          <w:p w14:paraId="43AEF22F"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298DC40D"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3EA6EB6F"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C37CFB" w:rsidRPr="00A929A0" w14:paraId="2F8B2CE8" w14:textId="77777777" w:rsidTr="00C37CFB">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43DA8C6" w14:textId="77777777" w:rsidR="00C37CFB" w:rsidRDefault="00C37CFB" w:rsidP="007E089F">
            <w:pPr>
              <w:pStyle w:val="Tabloerik"/>
              <w:rPr>
                <w:sz w:val="22"/>
              </w:rPr>
            </w:pPr>
            <w:r>
              <w:rPr>
                <w:sz w:val="22"/>
              </w:rPr>
              <w:t>Ödemenin Yapılması Gereken Tarih Aralığı Bitiş</w:t>
            </w:r>
          </w:p>
        </w:tc>
        <w:tc>
          <w:tcPr>
            <w:tcW w:w="1306" w:type="dxa"/>
          </w:tcPr>
          <w:p w14:paraId="1C80653C"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65" w:type="dxa"/>
          </w:tcPr>
          <w:p w14:paraId="04B87635"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339B86B4"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708B6AC0"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C37CFB" w:rsidRPr="00A929A0" w14:paraId="3B774705" w14:textId="77777777" w:rsidTr="00C37CFB">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9467C27" w14:textId="77777777" w:rsidR="00C37CFB" w:rsidRDefault="00C37CFB" w:rsidP="007E089F">
            <w:pPr>
              <w:pStyle w:val="Tabloerik"/>
              <w:rPr>
                <w:sz w:val="22"/>
              </w:rPr>
            </w:pPr>
            <w:r>
              <w:rPr>
                <w:sz w:val="22"/>
              </w:rPr>
              <w:t>Pozisyon</w:t>
            </w:r>
          </w:p>
        </w:tc>
        <w:tc>
          <w:tcPr>
            <w:tcW w:w="1306" w:type="dxa"/>
          </w:tcPr>
          <w:p w14:paraId="70159CA9"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65" w:type="dxa"/>
          </w:tcPr>
          <w:p w14:paraId="0827FDF4"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0146252E"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7B0CF747"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70</w:t>
            </w:r>
          </w:p>
        </w:tc>
      </w:tr>
      <w:tr w:rsidR="00C37CFB" w:rsidRPr="00A929A0" w14:paraId="021FD039" w14:textId="77777777" w:rsidTr="00C37CFB">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9EC634E" w14:textId="77777777" w:rsidR="00C37CFB" w:rsidRDefault="00C37CFB" w:rsidP="007E089F">
            <w:pPr>
              <w:pStyle w:val="Tabloerik"/>
              <w:rPr>
                <w:sz w:val="22"/>
              </w:rPr>
            </w:pPr>
            <w:r>
              <w:rPr>
                <w:sz w:val="22"/>
              </w:rPr>
              <w:t>Program Süresi</w:t>
            </w:r>
          </w:p>
        </w:tc>
        <w:tc>
          <w:tcPr>
            <w:tcW w:w="1306" w:type="dxa"/>
          </w:tcPr>
          <w:p w14:paraId="2CAA9508"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27242AC0"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3188CF3C"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sidRPr="0095704E">
              <w:rPr>
                <w:sz w:val="22"/>
              </w:rPr>
              <w:t>Evet</w:t>
            </w:r>
          </w:p>
        </w:tc>
        <w:tc>
          <w:tcPr>
            <w:tcW w:w="3041" w:type="dxa"/>
          </w:tcPr>
          <w:p w14:paraId="6882EF36"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r w:rsidR="00C37CFB" w:rsidRPr="00A929A0" w14:paraId="6D934E51" w14:textId="77777777" w:rsidTr="00C37CFB">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983D9E0" w14:textId="77777777" w:rsidR="00C37CFB" w:rsidRDefault="00C37CFB" w:rsidP="007E089F">
            <w:pPr>
              <w:pStyle w:val="Tabloerik"/>
              <w:rPr>
                <w:sz w:val="22"/>
              </w:rPr>
            </w:pPr>
            <w:r>
              <w:rPr>
                <w:sz w:val="22"/>
              </w:rPr>
              <w:t>Ücreti</w:t>
            </w:r>
          </w:p>
        </w:tc>
        <w:tc>
          <w:tcPr>
            <w:tcW w:w="1306" w:type="dxa"/>
          </w:tcPr>
          <w:p w14:paraId="724A1E92"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Para</w:t>
            </w:r>
          </w:p>
        </w:tc>
        <w:tc>
          <w:tcPr>
            <w:tcW w:w="1665" w:type="dxa"/>
          </w:tcPr>
          <w:p w14:paraId="2083C0BA"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79855272"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sidRPr="0095704E">
              <w:rPr>
                <w:sz w:val="22"/>
              </w:rPr>
              <w:t>Evet</w:t>
            </w:r>
          </w:p>
        </w:tc>
        <w:tc>
          <w:tcPr>
            <w:tcW w:w="3041" w:type="dxa"/>
          </w:tcPr>
          <w:p w14:paraId="0AB8C612"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C37CFB" w:rsidRPr="00A929A0" w14:paraId="299D087A"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9355" w:type="dxa"/>
            <w:gridSpan w:val="5"/>
          </w:tcPr>
          <w:p w14:paraId="473078F4" w14:textId="77777777" w:rsidR="00C37CFB" w:rsidRPr="002C7785" w:rsidRDefault="00C37CFB" w:rsidP="007E089F">
            <w:pPr>
              <w:pStyle w:val="Tabloerik"/>
              <w:jc w:val="center"/>
              <w:rPr>
                <w:color w:val="FF0000"/>
                <w:sz w:val="24"/>
                <w:szCs w:val="36"/>
              </w:rPr>
            </w:pPr>
            <w:r w:rsidRPr="002C7785">
              <w:rPr>
                <w:color w:val="FF0000"/>
                <w:sz w:val="28"/>
                <w:szCs w:val="40"/>
              </w:rPr>
              <w:t>İşlem Tarihçesi</w:t>
            </w:r>
          </w:p>
        </w:tc>
      </w:tr>
      <w:tr w:rsidR="00C37CFB" w:rsidRPr="00A929A0" w14:paraId="128F42C4" w14:textId="77777777" w:rsidTr="00C37CFB">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85AF003" w14:textId="77777777" w:rsidR="00C37CFB" w:rsidRDefault="00C37CFB" w:rsidP="007E089F">
            <w:pPr>
              <w:pStyle w:val="Tabloerik"/>
              <w:rPr>
                <w:sz w:val="22"/>
              </w:rPr>
            </w:pPr>
            <w:r>
              <w:rPr>
                <w:sz w:val="22"/>
              </w:rPr>
              <w:t>İşlemi Gerçekleştiren</w:t>
            </w:r>
          </w:p>
        </w:tc>
        <w:tc>
          <w:tcPr>
            <w:tcW w:w="1306" w:type="dxa"/>
          </w:tcPr>
          <w:p w14:paraId="23B665B4"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65" w:type="dxa"/>
          </w:tcPr>
          <w:p w14:paraId="2768703A"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6CA61FA2" w14:textId="77777777" w:rsidR="00C37CFB" w:rsidRPr="0095704E"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3C187D64"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75</w:t>
            </w:r>
          </w:p>
        </w:tc>
      </w:tr>
      <w:tr w:rsidR="00C37CFB" w:rsidRPr="00A929A0" w14:paraId="085E2ADD" w14:textId="77777777" w:rsidTr="00C37CFB">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D012016" w14:textId="77777777" w:rsidR="00C37CFB" w:rsidRDefault="00C37CFB" w:rsidP="007E089F">
            <w:pPr>
              <w:pStyle w:val="Tabloerik"/>
              <w:rPr>
                <w:sz w:val="22"/>
              </w:rPr>
            </w:pPr>
            <w:r>
              <w:rPr>
                <w:sz w:val="22"/>
              </w:rPr>
              <w:t>İşlem Tarih</w:t>
            </w:r>
          </w:p>
        </w:tc>
        <w:tc>
          <w:tcPr>
            <w:tcW w:w="1306" w:type="dxa"/>
          </w:tcPr>
          <w:p w14:paraId="4F38BF63"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65" w:type="dxa"/>
          </w:tcPr>
          <w:p w14:paraId="4F13192C"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2AB98F84" w14:textId="77777777" w:rsidR="00C37CFB" w:rsidRPr="0095704E"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2BC38F53"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C37CFB" w:rsidRPr="00A929A0" w14:paraId="4CEDB7AC" w14:textId="77777777" w:rsidTr="00C37CFB">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F9F0D3F" w14:textId="77777777" w:rsidR="00C37CFB" w:rsidRDefault="00C37CFB" w:rsidP="007E089F">
            <w:pPr>
              <w:pStyle w:val="Tabloerik"/>
              <w:rPr>
                <w:sz w:val="22"/>
              </w:rPr>
            </w:pPr>
            <w:r>
              <w:rPr>
                <w:sz w:val="22"/>
              </w:rPr>
              <w:t>İşlem Açıklama</w:t>
            </w:r>
          </w:p>
        </w:tc>
        <w:tc>
          <w:tcPr>
            <w:tcW w:w="1306" w:type="dxa"/>
          </w:tcPr>
          <w:p w14:paraId="33CBDCC4"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Serbest Yazı</w:t>
            </w:r>
          </w:p>
        </w:tc>
        <w:tc>
          <w:tcPr>
            <w:tcW w:w="1665" w:type="dxa"/>
          </w:tcPr>
          <w:p w14:paraId="2EE10B7E"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0A82B4C6" w14:textId="77777777" w:rsidR="00C37CFB" w:rsidRPr="0095704E"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535DB4CB" w14:textId="77777777" w:rsidR="00C37CFB" w:rsidRDefault="00C37CFB"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1000</w:t>
            </w:r>
          </w:p>
        </w:tc>
      </w:tr>
      <w:tr w:rsidR="00C37CFB" w:rsidRPr="00A929A0" w14:paraId="4EFD9515" w14:textId="77777777" w:rsidTr="00C37CFB">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6AC18DA" w14:textId="77777777" w:rsidR="00C37CFB" w:rsidRDefault="00C37CFB" w:rsidP="007E089F">
            <w:pPr>
              <w:pStyle w:val="Tabloerik"/>
              <w:rPr>
                <w:sz w:val="22"/>
              </w:rPr>
            </w:pPr>
            <w:r>
              <w:rPr>
                <w:sz w:val="22"/>
              </w:rPr>
              <w:t>İşlem Karar</w:t>
            </w:r>
          </w:p>
        </w:tc>
        <w:tc>
          <w:tcPr>
            <w:tcW w:w="1306" w:type="dxa"/>
          </w:tcPr>
          <w:p w14:paraId="23423518"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3DFBA1A6"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79754587" w14:textId="77777777" w:rsidR="00C37CFB" w:rsidRPr="0095704E"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22F93F49" w14:textId="77777777" w:rsidR="00C37CFB" w:rsidRDefault="00C37CFB"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bl>
    <w:p w14:paraId="5DDD18DE" w14:textId="77777777" w:rsidR="001803C7" w:rsidRDefault="001803C7" w:rsidP="00951B8B">
      <w:pPr>
        <w:rPr>
          <w:noProof/>
          <w:lang w:val="tr-TR"/>
        </w:rPr>
      </w:pPr>
    </w:p>
    <w:p w14:paraId="0682FE2E" w14:textId="7FC242D2" w:rsidR="004F43F6" w:rsidRDefault="00497A41" w:rsidP="004F43F6">
      <w:pPr>
        <w:pStyle w:val="Taslak3"/>
        <w:numPr>
          <w:ilvl w:val="2"/>
          <w:numId w:val="9"/>
        </w:numPr>
        <w:rPr>
          <w:noProof/>
          <w:lang w:val="tr-TR"/>
        </w:rPr>
      </w:pPr>
      <w:bookmarkStart w:id="19" w:name="_Toc179204279"/>
      <w:r>
        <w:rPr>
          <w:noProof/>
          <w:lang w:val="tr-TR"/>
        </w:rPr>
        <w:t xml:space="preserve">IK Değerlendirme </w:t>
      </w:r>
      <w:r w:rsidR="005B3A99">
        <w:rPr>
          <w:noProof/>
          <w:lang w:val="tr-TR"/>
        </w:rPr>
        <w:t>Formu Aksiyonları</w:t>
      </w:r>
      <w:bookmarkEnd w:id="19"/>
    </w:p>
    <w:tbl>
      <w:tblPr>
        <w:tblStyle w:val="KlavuzuTablo4-Vurgu5"/>
        <w:tblW w:w="0" w:type="auto"/>
        <w:tblLook w:val="04A0" w:firstRow="1" w:lastRow="0" w:firstColumn="1" w:lastColumn="0" w:noHBand="0" w:noVBand="1"/>
      </w:tblPr>
      <w:tblGrid>
        <w:gridCol w:w="2405"/>
        <w:gridCol w:w="992"/>
        <w:gridCol w:w="5619"/>
      </w:tblGrid>
      <w:tr w:rsidR="004F43F6" w14:paraId="684B0D44" w14:textId="77777777" w:rsidTr="007E08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E7A6A4D" w14:textId="77777777" w:rsidR="004F43F6" w:rsidRDefault="004F43F6" w:rsidP="007E089F">
            <w:pPr>
              <w:pStyle w:val="TabloBalk"/>
            </w:pPr>
            <w:r>
              <w:t>İşlem Adı</w:t>
            </w:r>
          </w:p>
        </w:tc>
        <w:tc>
          <w:tcPr>
            <w:tcW w:w="992" w:type="dxa"/>
          </w:tcPr>
          <w:p w14:paraId="294CCD16" w14:textId="77777777" w:rsidR="004F43F6" w:rsidRDefault="004F43F6" w:rsidP="007E089F">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026498EA" w14:textId="77777777" w:rsidR="004F43F6" w:rsidRDefault="004F43F6" w:rsidP="007E089F">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4F43F6" w14:paraId="69CFC305" w14:textId="77777777" w:rsidTr="007E08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248D5C1" w14:textId="77777777" w:rsidR="004F43F6" w:rsidRDefault="004F43F6" w:rsidP="007E089F">
            <w:pPr>
              <w:pStyle w:val="Tabloerik"/>
            </w:pPr>
            <w:r>
              <w:t>İlerlet</w:t>
            </w:r>
          </w:p>
        </w:tc>
        <w:tc>
          <w:tcPr>
            <w:tcW w:w="992" w:type="dxa"/>
          </w:tcPr>
          <w:p w14:paraId="5F3D14BE" w14:textId="77777777" w:rsidR="004F43F6" w:rsidRDefault="004F43F6" w:rsidP="007E089F">
            <w:pPr>
              <w:pStyle w:val="Tabloerik"/>
              <w:cnfStyle w:val="000000100000" w:firstRow="0" w:lastRow="0" w:firstColumn="0" w:lastColumn="0" w:oddVBand="0" w:evenVBand="0" w:oddHBand="1" w:evenHBand="0" w:firstRowFirstColumn="0" w:firstRowLastColumn="0" w:lastRowFirstColumn="0" w:lastRowLastColumn="0"/>
            </w:pPr>
            <w:r>
              <w:t>Evet</w:t>
            </w:r>
          </w:p>
        </w:tc>
        <w:tc>
          <w:tcPr>
            <w:tcW w:w="5619" w:type="dxa"/>
          </w:tcPr>
          <w:p w14:paraId="4551AFBD" w14:textId="77777777" w:rsidR="004F43F6" w:rsidRDefault="004F43F6" w:rsidP="007E089F">
            <w:pPr>
              <w:pStyle w:val="Tabloerik"/>
              <w:cnfStyle w:val="000000100000" w:firstRow="0" w:lastRow="0" w:firstColumn="0" w:lastColumn="0" w:oddVBand="0" w:evenVBand="0" w:oddHBand="1" w:evenHBand="0" w:firstRowFirstColumn="0" w:firstRowLastColumn="0" w:lastRowFirstColumn="0" w:lastRowLastColumn="0"/>
            </w:pPr>
          </w:p>
        </w:tc>
      </w:tr>
    </w:tbl>
    <w:p w14:paraId="0C1220A1" w14:textId="77777777" w:rsidR="004F43F6" w:rsidRPr="004F43F6" w:rsidRDefault="004F43F6" w:rsidP="00951B8B">
      <w:pPr>
        <w:rPr>
          <w:noProof/>
          <w:lang w:val="tr-TR"/>
        </w:rPr>
      </w:pPr>
    </w:p>
    <w:p w14:paraId="517CFAF1" w14:textId="778D7286" w:rsidR="004F43F6" w:rsidRDefault="004F43F6" w:rsidP="004F43F6">
      <w:pPr>
        <w:pStyle w:val="Taslak3"/>
        <w:numPr>
          <w:ilvl w:val="1"/>
          <w:numId w:val="9"/>
        </w:numPr>
        <w:rPr>
          <w:noProof/>
          <w:lang w:val="tr-TR"/>
        </w:rPr>
      </w:pPr>
      <w:bookmarkStart w:id="20" w:name="_Toc179204280"/>
      <w:r>
        <w:rPr>
          <w:noProof/>
          <w:lang w:val="tr-TR"/>
        </w:rPr>
        <w:lastRenderedPageBreak/>
        <w:t>MHY Onay Formu</w:t>
      </w:r>
      <w:bookmarkEnd w:id="20"/>
    </w:p>
    <w:p w14:paraId="62E0698F" w14:textId="2428BC57" w:rsidR="00FF2E6D" w:rsidRDefault="003E3CA1" w:rsidP="00951B8B">
      <w:pPr>
        <w:rPr>
          <w:noProof/>
          <w:lang w:val="tr-TR"/>
        </w:rPr>
      </w:pPr>
      <w:r w:rsidRPr="003E3CA1">
        <w:rPr>
          <w:noProof/>
          <w:lang w:val="tr-TR"/>
        </w:rPr>
        <w:drawing>
          <wp:inline distT="0" distB="0" distL="0" distR="0" wp14:anchorId="49CE1392" wp14:editId="0C470A82">
            <wp:extent cx="5943600" cy="4356735"/>
            <wp:effectExtent l="0" t="0" r="0" b="5715"/>
            <wp:docPr id="2090169164" name="Resim 2090169164" descr="metin, ekran görüntüsü, diyagram,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169164" name="Resim 1" descr="metin, ekran görüntüsü, diyagram, yazılım içeren bir resim&#10;&#10;Açıklama otomatik olarak oluşturuldu"/>
                    <pic:cNvPicPr/>
                  </pic:nvPicPr>
                  <pic:blipFill>
                    <a:blip r:embed="rId20"/>
                    <a:stretch>
                      <a:fillRect/>
                    </a:stretch>
                  </pic:blipFill>
                  <pic:spPr>
                    <a:xfrm>
                      <a:off x="0" y="0"/>
                      <a:ext cx="5943600" cy="4356735"/>
                    </a:xfrm>
                    <a:prstGeom prst="rect">
                      <a:avLst/>
                    </a:prstGeom>
                  </pic:spPr>
                </pic:pic>
              </a:graphicData>
            </a:graphic>
          </wp:inline>
        </w:drawing>
      </w:r>
    </w:p>
    <w:p w14:paraId="3B212D16" w14:textId="7AC8E985" w:rsidR="00BA4B1D" w:rsidRDefault="00BA4B1D" w:rsidP="00BA4B1D">
      <w:pPr>
        <w:pStyle w:val="Taslak3"/>
        <w:numPr>
          <w:ilvl w:val="2"/>
          <w:numId w:val="9"/>
        </w:numPr>
        <w:rPr>
          <w:noProof/>
          <w:lang w:val="tr-TR"/>
        </w:rPr>
      </w:pPr>
      <w:bookmarkStart w:id="21" w:name="_Toc179204281"/>
      <w:r>
        <w:rPr>
          <w:noProof/>
          <w:lang w:val="tr-TR"/>
        </w:rPr>
        <w:t>MHY Onay Formu Alanları</w:t>
      </w:r>
      <w:bookmarkEnd w:id="21"/>
    </w:p>
    <w:tbl>
      <w:tblPr>
        <w:tblStyle w:val="GridTable4-Accent11"/>
        <w:tblpPr w:leftFromText="141" w:rightFromText="141" w:vertAnchor="text" w:horzAnchor="margin" w:tblpY="147"/>
        <w:tblW w:w="9355" w:type="dxa"/>
        <w:tblLook w:val="04A0" w:firstRow="1" w:lastRow="0" w:firstColumn="1" w:lastColumn="0" w:noHBand="0" w:noVBand="1"/>
      </w:tblPr>
      <w:tblGrid>
        <w:gridCol w:w="1544"/>
        <w:gridCol w:w="1306"/>
        <w:gridCol w:w="1665"/>
        <w:gridCol w:w="1799"/>
        <w:gridCol w:w="3041"/>
      </w:tblGrid>
      <w:tr w:rsidR="00E20758" w:rsidRPr="00A929A0" w14:paraId="4F98988C" w14:textId="77777777" w:rsidTr="007E089F">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hideMark/>
          </w:tcPr>
          <w:p w14:paraId="7D23AE31" w14:textId="77777777" w:rsidR="00E20758" w:rsidRPr="00A929A0" w:rsidRDefault="00E20758" w:rsidP="007E089F">
            <w:pPr>
              <w:pStyle w:val="TabloBalk"/>
              <w:rPr>
                <w:b/>
              </w:rPr>
            </w:pPr>
            <w:r>
              <w:t>Alan Adı</w:t>
            </w:r>
          </w:p>
        </w:tc>
        <w:tc>
          <w:tcPr>
            <w:tcW w:w="1306" w:type="dxa"/>
            <w:hideMark/>
          </w:tcPr>
          <w:p w14:paraId="5CDE9246" w14:textId="77777777" w:rsidR="00E20758" w:rsidRPr="00A929A0" w:rsidRDefault="00E20758" w:rsidP="007E089F">
            <w:pPr>
              <w:pStyle w:val="TabloBalk"/>
              <w:cnfStyle w:val="100000000000" w:firstRow="1" w:lastRow="0" w:firstColumn="0" w:lastColumn="0" w:oddVBand="0" w:evenVBand="0" w:oddHBand="0" w:evenHBand="0" w:firstRowFirstColumn="0" w:firstRowLastColumn="0" w:lastRowFirstColumn="0" w:lastRowLastColumn="0"/>
              <w:rPr>
                <w:b/>
              </w:rPr>
            </w:pPr>
            <w:r>
              <w:t>PaperWork Tipi</w:t>
            </w:r>
          </w:p>
        </w:tc>
        <w:tc>
          <w:tcPr>
            <w:tcW w:w="1665" w:type="dxa"/>
            <w:hideMark/>
          </w:tcPr>
          <w:p w14:paraId="619E66A9" w14:textId="77777777" w:rsidR="00E20758" w:rsidRPr="00A929A0" w:rsidRDefault="00E20758" w:rsidP="007E089F">
            <w:pPr>
              <w:pStyle w:val="TabloBalk"/>
              <w:cnfStyle w:val="100000000000" w:firstRow="1" w:lastRow="0" w:firstColumn="0" w:lastColumn="0" w:oddVBand="0" w:evenVBand="0" w:oddHBand="0" w:evenHBand="0" w:firstRowFirstColumn="0" w:firstRowLastColumn="0" w:lastRowFirstColumn="0" w:lastRowLastColumn="0"/>
              <w:rPr>
                <w:b/>
              </w:rPr>
            </w:pPr>
            <w:r>
              <w:t>Zorunlu</w:t>
            </w:r>
          </w:p>
        </w:tc>
        <w:tc>
          <w:tcPr>
            <w:tcW w:w="1799" w:type="dxa"/>
            <w:hideMark/>
          </w:tcPr>
          <w:p w14:paraId="14D55C6E" w14:textId="77777777" w:rsidR="00E20758" w:rsidRPr="00A929A0" w:rsidRDefault="00E20758" w:rsidP="007E089F">
            <w:pPr>
              <w:pStyle w:val="TabloBalk"/>
              <w:cnfStyle w:val="100000000000" w:firstRow="1" w:lastRow="0" w:firstColumn="0" w:lastColumn="0" w:oddVBand="0" w:evenVBand="0" w:oddHBand="0" w:evenHBand="0" w:firstRowFirstColumn="0" w:firstRowLastColumn="0" w:lastRowFirstColumn="0" w:lastRowLastColumn="0"/>
              <w:rPr>
                <w:b/>
              </w:rPr>
            </w:pPr>
            <w:r>
              <w:t>Aktiflik</w:t>
            </w:r>
          </w:p>
        </w:tc>
        <w:tc>
          <w:tcPr>
            <w:tcW w:w="3041" w:type="dxa"/>
            <w:hideMark/>
          </w:tcPr>
          <w:p w14:paraId="5847A52D" w14:textId="77777777" w:rsidR="00E20758" w:rsidRPr="00A929A0" w:rsidRDefault="00E20758" w:rsidP="007E089F">
            <w:pPr>
              <w:pStyle w:val="TabloBalk"/>
              <w:cnfStyle w:val="100000000000" w:firstRow="1" w:lastRow="0" w:firstColumn="0" w:lastColumn="0" w:oddVBand="0" w:evenVBand="0" w:oddHBand="0" w:evenHBand="0" w:firstRowFirstColumn="0" w:firstRowLastColumn="0" w:lastRowFirstColumn="0" w:lastRowLastColumn="0"/>
              <w:rPr>
                <w:b/>
              </w:rPr>
            </w:pPr>
            <w:r w:rsidRPr="00A929A0">
              <w:t>Açıklama</w:t>
            </w:r>
          </w:p>
        </w:tc>
      </w:tr>
      <w:tr w:rsidR="00E20758" w:rsidRPr="00A929A0" w14:paraId="76BD4D98"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C210D99" w14:textId="77777777" w:rsidR="00E20758" w:rsidRPr="00A929A0" w:rsidRDefault="00E20758" w:rsidP="007E089F">
            <w:pPr>
              <w:pStyle w:val="Tabloerik"/>
            </w:pPr>
            <w:r>
              <w:rPr>
                <w:sz w:val="22"/>
              </w:rPr>
              <w:t>Açıklama</w:t>
            </w:r>
          </w:p>
        </w:tc>
        <w:tc>
          <w:tcPr>
            <w:tcW w:w="1306" w:type="dxa"/>
          </w:tcPr>
          <w:p w14:paraId="0B137F27" w14:textId="77777777" w:rsidR="00E20758" w:rsidRPr="00A929A0"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Serbest Yazı</w:t>
            </w:r>
          </w:p>
        </w:tc>
        <w:tc>
          <w:tcPr>
            <w:tcW w:w="1665" w:type="dxa"/>
          </w:tcPr>
          <w:p w14:paraId="0601A31C" w14:textId="77777777" w:rsidR="00E20758" w:rsidRPr="00A929A0"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799" w:type="dxa"/>
          </w:tcPr>
          <w:p w14:paraId="07DB1588" w14:textId="77777777" w:rsidR="00E20758" w:rsidRPr="00A929A0"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hideMark/>
          </w:tcPr>
          <w:p w14:paraId="7AD5CA42" w14:textId="77777777" w:rsidR="00E20758" w:rsidRPr="00A929A0"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1000</w:t>
            </w:r>
          </w:p>
        </w:tc>
      </w:tr>
      <w:tr w:rsidR="00E20758" w:rsidRPr="00A929A0" w14:paraId="5BADEF36"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756B7BA" w14:textId="77777777" w:rsidR="00E20758" w:rsidRDefault="00E20758" w:rsidP="007E089F">
            <w:pPr>
              <w:pStyle w:val="Tabloerik"/>
            </w:pPr>
            <w:r>
              <w:rPr>
                <w:sz w:val="22"/>
              </w:rPr>
              <w:t>Adı Soyadı</w:t>
            </w:r>
          </w:p>
        </w:tc>
        <w:tc>
          <w:tcPr>
            <w:tcW w:w="1306" w:type="dxa"/>
          </w:tcPr>
          <w:p w14:paraId="34D34FFC" w14:textId="77777777" w:rsidR="00E20758" w:rsidRPr="00A929A0"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65" w:type="dxa"/>
          </w:tcPr>
          <w:p w14:paraId="29B0423A" w14:textId="77777777" w:rsidR="00E20758" w:rsidRPr="00A929A0"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69E97014" w14:textId="77777777" w:rsidR="00E20758" w:rsidRPr="00A929A0"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41" w:type="dxa"/>
          </w:tcPr>
          <w:p w14:paraId="3B7D9445"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E20758" w:rsidRPr="00A929A0" w14:paraId="092B672B"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3ABEC3C8" w14:textId="77777777" w:rsidR="00E20758" w:rsidRDefault="00E20758" w:rsidP="007E089F">
            <w:pPr>
              <w:pStyle w:val="Tabloerik"/>
            </w:pPr>
            <w:r w:rsidRPr="003F0A8C">
              <w:rPr>
                <w:sz w:val="22"/>
              </w:rPr>
              <w:t>Başlangıç Tarihi</w:t>
            </w:r>
          </w:p>
        </w:tc>
        <w:tc>
          <w:tcPr>
            <w:tcW w:w="1306" w:type="dxa"/>
          </w:tcPr>
          <w:p w14:paraId="4369AF57"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Tarih</w:t>
            </w:r>
          </w:p>
        </w:tc>
        <w:tc>
          <w:tcPr>
            <w:tcW w:w="1665" w:type="dxa"/>
          </w:tcPr>
          <w:p w14:paraId="487874B9"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5022A80F"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5C9632E5"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p>
        </w:tc>
      </w:tr>
      <w:tr w:rsidR="00E20758" w:rsidRPr="00A929A0" w14:paraId="2CED5B47"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1218648" w14:textId="77777777" w:rsidR="00E20758" w:rsidRDefault="00E20758" w:rsidP="007E089F">
            <w:pPr>
              <w:pStyle w:val="Tabloerik"/>
            </w:pPr>
            <w:r>
              <w:rPr>
                <w:sz w:val="22"/>
              </w:rPr>
              <w:t>Bitiş Tarihi</w:t>
            </w:r>
          </w:p>
        </w:tc>
        <w:tc>
          <w:tcPr>
            <w:tcW w:w="1306" w:type="dxa"/>
          </w:tcPr>
          <w:p w14:paraId="5E2951B2"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Tarih</w:t>
            </w:r>
          </w:p>
        </w:tc>
        <w:tc>
          <w:tcPr>
            <w:tcW w:w="1665" w:type="dxa"/>
          </w:tcPr>
          <w:p w14:paraId="722FF5D3"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34F68987"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3041" w:type="dxa"/>
          </w:tcPr>
          <w:p w14:paraId="7106CCD8"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pPr>
          </w:p>
        </w:tc>
      </w:tr>
      <w:tr w:rsidR="00E20758" w:rsidRPr="00A929A0" w14:paraId="5B154253"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8D38058" w14:textId="77777777" w:rsidR="00E20758" w:rsidRDefault="00E20758" w:rsidP="007E089F">
            <w:pPr>
              <w:pStyle w:val="Tabloerik"/>
            </w:pPr>
            <w:r>
              <w:rPr>
                <w:sz w:val="22"/>
              </w:rPr>
              <w:t>Bölüm Program Adı</w:t>
            </w:r>
          </w:p>
        </w:tc>
        <w:tc>
          <w:tcPr>
            <w:tcW w:w="1306" w:type="dxa"/>
          </w:tcPr>
          <w:p w14:paraId="54EF89BB"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65" w:type="dxa"/>
          </w:tcPr>
          <w:p w14:paraId="0483BC01"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4CD02983"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68D55470"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120</w:t>
            </w:r>
          </w:p>
        </w:tc>
      </w:tr>
      <w:tr w:rsidR="00E20758" w:rsidRPr="00A929A0" w14:paraId="37670033"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99E4ABC" w14:textId="77777777" w:rsidR="00E20758" w:rsidRDefault="00E20758" w:rsidP="007E089F">
            <w:pPr>
              <w:pStyle w:val="Tabloerik"/>
            </w:pPr>
            <w:r>
              <w:rPr>
                <w:sz w:val="22"/>
              </w:rPr>
              <w:t>Departman</w:t>
            </w:r>
          </w:p>
        </w:tc>
        <w:tc>
          <w:tcPr>
            <w:tcW w:w="1306" w:type="dxa"/>
          </w:tcPr>
          <w:p w14:paraId="28A5ED4F"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65" w:type="dxa"/>
          </w:tcPr>
          <w:p w14:paraId="008DAF78"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569131CF"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41" w:type="dxa"/>
          </w:tcPr>
          <w:p w14:paraId="1B30BA47"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E20758" w:rsidRPr="00A929A0" w14:paraId="7E0E8F3F"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57F662B" w14:textId="77777777" w:rsidR="00E20758" w:rsidRDefault="00E20758" w:rsidP="007E089F">
            <w:pPr>
              <w:pStyle w:val="Tabloerik"/>
            </w:pPr>
            <w:r>
              <w:rPr>
                <w:sz w:val="22"/>
              </w:rPr>
              <w:lastRenderedPageBreak/>
              <w:t>Kategori</w:t>
            </w:r>
          </w:p>
        </w:tc>
        <w:tc>
          <w:tcPr>
            <w:tcW w:w="1306" w:type="dxa"/>
          </w:tcPr>
          <w:p w14:paraId="037F3799"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65" w:type="dxa"/>
          </w:tcPr>
          <w:p w14:paraId="42848FFF"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7294F1F1"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57128F41"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pPr>
            <w:r>
              <w:rPr>
                <w:sz w:val="22"/>
              </w:rPr>
              <w:t>75</w:t>
            </w:r>
          </w:p>
        </w:tc>
      </w:tr>
      <w:tr w:rsidR="00E20758" w:rsidRPr="00A929A0" w14:paraId="7C728632"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F9A4D8A" w14:textId="77777777" w:rsidR="00E20758" w:rsidRDefault="00E20758" w:rsidP="007E089F">
            <w:pPr>
              <w:pStyle w:val="Tabloerik"/>
              <w:rPr>
                <w:sz w:val="22"/>
              </w:rPr>
            </w:pPr>
            <w:r>
              <w:rPr>
                <w:sz w:val="22"/>
              </w:rPr>
              <w:t>Okul Adı</w:t>
            </w:r>
          </w:p>
        </w:tc>
        <w:tc>
          <w:tcPr>
            <w:tcW w:w="1306" w:type="dxa"/>
          </w:tcPr>
          <w:p w14:paraId="2D9D5F1B"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09565C96"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512AAECC"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3041" w:type="dxa"/>
          </w:tcPr>
          <w:p w14:paraId="6D80ACCF"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70</w:t>
            </w:r>
          </w:p>
        </w:tc>
      </w:tr>
      <w:tr w:rsidR="00E20758" w:rsidRPr="00A929A0" w14:paraId="3EE25F69"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09315E3" w14:textId="77777777" w:rsidR="00E20758" w:rsidRDefault="00E20758" w:rsidP="007E089F">
            <w:pPr>
              <w:pStyle w:val="Tabloerik"/>
              <w:rPr>
                <w:sz w:val="22"/>
              </w:rPr>
            </w:pPr>
            <w:r>
              <w:rPr>
                <w:sz w:val="22"/>
              </w:rPr>
              <w:t>Ödemenin Yapılması Gereken Tarih Aralığı Başlangıç</w:t>
            </w:r>
          </w:p>
        </w:tc>
        <w:tc>
          <w:tcPr>
            <w:tcW w:w="1306" w:type="dxa"/>
          </w:tcPr>
          <w:p w14:paraId="35BB8AB2"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665" w:type="dxa"/>
          </w:tcPr>
          <w:p w14:paraId="76C49159"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6E08F67F"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68E54704"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E20758" w:rsidRPr="00A929A0" w14:paraId="4552D1D7"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D731BC2" w14:textId="77777777" w:rsidR="00E20758" w:rsidRDefault="00E20758" w:rsidP="007E089F">
            <w:pPr>
              <w:pStyle w:val="Tabloerik"/>
              <w:rPr>
                <w:sz w:val="22"/>
              </w:rPr>
            </w:pPr>
            <w:r>
              <w:rPr>
                <w:sz w:val="22"/>
              </w:rPr>
              <w:t>Ödemenin Yapılması Gereken Tarih Aralığı Bitiş</w:t>
            </w:r>
          </w:p>
        </w:tc>
        <w:tc>
          <w:tcPr>
            <w:tcW w:w="1306" w:type="dxa"/>
          </w:tcPr>
          <w:p w14:paraId="13FCA870"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65" w:type="dxa"/>
          </w:tcPr>
          <w:p w14:paraId="5ED684B0"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66AD3006"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1D183916"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E20758" w:rsidRPr="00A929A0" w14:paraId="7DA66482"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548FE93" w14:textId="77777777" w:rsidR="00E20758" w:rsidRDefault="00E20758" w:rsidP="007E089F">
            <w:pPr>
              <w:pStyle w:val="Tabloerik"/>
              <w:rPr>
                <w:sz w:val="22"/>
              </w:rPr>
            </w:pPr>
            <w:r>
              <w:rPr>
                <w:sz w:val="22"/>
              </w:rPr>
              <w:t>Pozisyon</w:t>
            </w:r>
          </w:p>
        </w:tc>
        <w:tc>
          <w:tcPr>
            <w:tcW w:w="1306" w:type="dxa"/>
          </w:tcPr>
          <w:p w14:paraId="2C5AFC3C"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65" w:type="dxa"/>
          </w:tcPr>
          <w:p w14:paraId="398B516E"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30BFB550"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459B9B6C"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70</w:t>
            </w:r>
          </w:p>
        </w:tc>
      </w:tr>
      <w:tr w:rsidR="00E20758" w:rsidRPr="00A929A0" w14:paraId="5140FBF1"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36ACD1A" w14:textId="77777777" w:rsidR="00E20758" w:rsidRDefault="00E20758" w:rsidP="007E089F">
            <w:pPr>
              <w:pStyle w:val="Tabloerik"/>
              <w:rPr>
                <w:sz w:val="22"/>
              </w:rPr>
            </w:pPr>
            <w:r>
              <w:rPr>
                <w:sz w:val="22"/>
              </w:rPr>
              <w:t>Program Süresi</w:t>
            </w:r>
          </w:p>
        </w:tc>
        <w:tc>
          <w:tcPr>
            <w:tcW w:w="1306" w:type="dxa"/>
          </w:tcPr>
          <w:p w14:paraId="634B64A4"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5E60CDB4"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42C06255"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sidRPr="0095704E">
              <w:rPr>
                <w:sz w:val="22"/>
              </w:rPr>
              <w:t>Evet</w:t>
            </w:r>
          </w:p>
        </w:tc>
        <w:tc>
          <w:tcPr>
            <w:tcW w:w="3041" w:type="dxa"/>
          </w:tcPr>
          <w:p w14:paraId="69893EF4"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r w:rsidR="00E20758" w:rsidRPr="00A929A0" w14:paraId="61DC4BE3"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50E3C92" w14:textId="77777777" w:rsidR="00E20758" w:rsidRDefault="00E20758" w:rsidP="007E089F">
            <w:pPr>
              <w:pStyle w:val="Tabloerik"/>
              <w:rPr>
                <w:sz w:val="22"/>
              </w:rPr>
            </w:pPr>
            <w:r>
              <w:rPr>
                <w:sz w:val="22"/>
              </w:rPr>
              <w:t>Ücreti</w:t>
            </w:r>
          </w:p>
        </w:tc>
        <w:tc>
          <w:tcPr>
            <w:tcW w:w="1306" w:type="dxa"/>
          </w:tcPr>
          <w:p w14:paraId="4E3675B8"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Para</w:t>
            </w:r>
          </w:p>
        </w:tc>
        <w:tc>
          <w:tcPr>
            <w:tcW w:w="1665" w:type="dxa"/>
          </w:tcPr>
          <w:p w14:paraId="1A4EF507"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621AD792"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sidRPr="0095704E">
              <w:rPr>
                <w:sz w:val="22"/>
              </w:rPr>
              <w:t>Evet</w:t>
            </w:r>
          </w:p>
        </w:tc>
        <w:tc>
          <w:tcPr>
            <w:tcW w:w="3041" w:type="dxa"/>
          </w:tcPr>
          <w:p w14:paraId="3ACCE790"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E20758" w:rsidRPr="00A929A0" w14:paraId="621220D9"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9355" w:type="dxa"/>
            <w:gridSpan w:val="5"/>
          </w:tcPr>
          <w:p w14:paraId="5B5835BB" w14:textId="77777777" w:rsidR="00E20758" w:rsidRPr="002C7785" w:rsidRDefault="00E20758" w:rsidP="007E089F">
            <w:pPr>
              <w:pStyle w:val="Tabloerik"/>
              <w:jc w:val="center"/>
              <w:rPr>
                <w:color w:val="FF0000"/>
                <w:sz w:val="24"/>
                <w:szCs w:val="36"/>
              </w:rPr>
            </w:pPr>
            <w:r w:rsidRPr="002C7785">
              <w:rPr>
                <w:color w:val="FF0000"/>
                <w:sz w:val="28"/>
                <w:szCs w:val="40"/>
              </w:rPr>
              <w:t>İşlem Tarihçesi</w:t>
            </w:r>
          </w:p>
        </w:tc>
      </w:tr>
      <w:tr w:rsidR="00E20758" w:rsidRPr="00A929A0" w14:paraId="390AE608"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C82FD78" w14:textId="77777777" w:rsidR="00E20758" w:rsidRDefault="00E20758" w:rsidP="007E089F">
            <w:pPr>
              <w:pStyle w:val="Tabloerik"/>
              <w:rPr>
                <w:sz w:val="22"/>
              </w:rPr>
            </w:pPr>
            <w:r>
              <w:rPr>
                <w:sz w:val="22"/>
              </w:rPr>
              <w:t>İşlemi Gerçekleştiren</w:t>
            </w:r>
          </w:p>
        </w:tc>
        <w:tc>
          <w:tcPr>
            <w:tcW w:w="1306" w:type="dxa"/>
          </w:tcPr>
          <w:p w14:paraId="7842E039"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65" w:type="dxa"/>
          </w:tcPr>
          <w:p w14:paraId="38A0DFD2"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0EB75189" w14:textId="77777777" w:rsidR="00E20758" w:rsidRPr="0095704E"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29BFAADF"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75</w:t>
            </w:r>
          </w:p>
        </w:tc>
      </w:tr>
      <w:tr w:rsidR="00E20758" w:rsidRPr="00A929A0" w14:paraId="56CBC9FA"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227A382" w14:textId="77777777" w:rsidR="00E20758" w:rsidRDefault="00E20758" w:rsidP="007E089F">
            <w:pPr>
              <w:pStyle w:val="Tabloerik"/>
              <w:rPr>
                <w:sz w:val="22"/>
              </w:rPr>
            </w:pPr>
            <w:r>
              <w:rPr>
                <w:sz w:val="22"/>
              </w:rPr>
              <w:t>İşlem Tarih</w:t>
            </w:r>
          </w:p>
        </w:tc>
        <w:tc>
          <w:tcPr>
            <w:tcW w:w="1306" w:type="dxa"/>
          </w:tcPr>
          <w:p w14:paraId="75B8B3ED"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65" w:type="dxa"/>
          </w:tcPr>
          <w:p w14:paraId="49DB751F"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03290101" w14:textId="77777777" w:rsidR="00E20758" w:rsidRPr="0095704E"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57183590"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E20758" w:rsidRPr="00A929A0" w14:paraId="28F0C6A1"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310658B" w14:textId="77777777" w:rsidR="00E20758" w:rsidRDefault="00E20758" w:rsidP="007E089F">
            <w:pPr>
              <w:pStyle w:val="Tabloerik"/>
              <w:rPr>
                <w:sz w:val="22"/>
              </w:rPr>
            </w:pPr>
            <w:r>
              <w:rPr>
                <w:sz w:val="22"/>
              </w:rPr>
              <w:t>İşlem Açıklama</w:t>
            </w:r>
          </w:p>
        </w:tc>
        <w:tc>
          <w:tcPr>
            <w:tcW w:w="1306" w:type="dxa"/>
          </w:tcPr>
          <w:p w14:paraId="07146AA7"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Serbest Yazı</w:t>
            </w:r>
          </w:p>
        </w:tc>
        <w:tc>
          <w:tcPr>
            <w:tcW w:w="1665" w:type="dxa"/>
          </w:tcPr>
          <w:p w14:paraId="354C4463"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49E85AE3" w14:textId="77777777" w:rsidR="00E20758" w:rsidRPr="0095704E"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71F396E5" w14:textId="77777777" w:rsidR="00E20758" w:rsidRDefault="00E20758"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1000</w:t>
            </w:r>
          </w:p>
        </w:tc>
      </w:tr>
      <w:tr w:rsidR="00E20758" w:rsidRPr="00A929A0" w14:paraId="5FA30CD9"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3800D6A5" w14:textId="77777777" w:rsidR="00E20758" w:rsidRDefault="00E20758" w:rsidP="007E089F">
            <w:pPr>
              <w:pStyle w:val="Tabloerik"/>
              <w:rPr>
                <w:sz w:val="22"/>
              </w:rPr>
            </w:pPr>
            <w:r>
              <w:rPr>
                <w:sz w:val="22"/>
              </w:rPr>
              <w:t>İşlem Karar</w:t>
            </w:r>
          </w:p>
        </w:tc>
        <w:tc>
          <w:tcPr>
            <w:tcW w:w="1306" w:type="dxa"/>
          </w:tcPr>
          <w:p w14:paraId="13374EB6"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4BD35CA1"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06957564" w14:textId="77777777" w:rsidR="00E20758" w:rsidRPr="0095704E"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2EC53C32" w14:textId="77777777" w:rsidR="00E20758" w:rsidRDefault="00E20758"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bl>
    <w:p w14:paraId="4A060D5B" w14:textId="77777777" w:rsidR="003E3CA1" w:rsidRDefault="003E3CA1" w:rsidP="00951B8B">
      <w:pPr>
        <w:rPr>
          <w:noProof/>
          <w:lang w:val="tr-TR"/>
        </w:rPr>
      </w:pPr>
    </w:p>
    <w:p w14:paraId="35C2D41D" w14:textId="6418373D" w:rsidR="004F43F6" w:rsidRDefault="000B3D9E" w:rsidP="00BA4B1D">
      <w:pPr>
        <w:pStyle w:val="Taslak3"/>
        <w:numPr>
          <w:ilvl w:val="2"/>
          <w:numId w:val="9"/>
        </w:numPr>
        <w:rPr>
          <w:noProof/>
          <w:lang w:val="tr-TR"/>
        </w:rPr>
      </w:pPr>
      <w:bookmarkStart w:id="22" w:name="_Toc179204282"/>
      <w:r>
        <w:rPr>
          <w:noProof/>
          <w:lang w:val="tr-TR"/>
        </w:rPr>
        <w:t>MHY Onay Formu Aksiyonları</w:t>
      </w:r>
      <w:bookmarkEnd w:id="22"/>
    </w:p>
    <w:tbl>
      <w:tblPr>
        <w:tblStyle w:val="KlavuzuTablo4-Vurgu5"/>
        <w:tblW w:w="0" w:type="auto"/>
        <w:tblLook w:val="04A0" w:firstRow="1" w:lastRow="0" w:firstColumn="1" w:lastColumn="0" w:noHBand="0" w:noVBand="1"/>
      </w:tblPr>
      <w:tblGrid>
        <w:gridCol w:w="2405"/>
        <w:gridCol w:w="992"/>
        <w:gridCol w:w="5619"/>
      </w:tblGrid>
      <w:tr w:rsidR="00CF7FE8" w14:paraId="23920409" w14:textId="77777777" w:rsidTr="007E08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AD7923B" w14:textId="77777777" w:rsidR="00CF7FE8" w:rsidRDefault="00CF7FE8" w:rsidP="007E089F">
            <w:pPr>
              <w:pStyle w:val="TabloBalk"/>
            </w:pPr>
            <w:r>
              <w:t>İşlem Adı</w:t>
            </w:r>
          </w:p>
        </w:tc>
        <w:tc>
          <w:tcPr>
            <w:tcW w:w="992" w:type="dxa"/>
          </w:tcPr>
          <w:p w14:paraId="3B11D726" w14:textId="77777777" w:rsidR="00CF7FE8" w:rsidRDefault="00CF7FE8" w:rsidP="007E089F">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36778E11" w14:textId="77777777" w:rsidR="00CF7FE8" w:rsidRDefault="00CF7FE8" w:rsidP="007E089F">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CF7FE8" w14:paraId="0EA2AE73" w14:textId="77777777" w:rsidTr="007E08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3B1894A" w14:textId="77777777" w:rsidR="00CF7FE8" w:rsidRDefault="00CF7FE8" w:rsidP="007E089F">
            <w:pPr>
              <w:pStyle w:val="Tabloerik"/>
            </w:pPr>
            <w:r>
              <w:t>Onayla</w:t>
            </w:r>
          </w:p>
        </w:tc>
        <w:tc>
          <w:tcPr>
            <w:tcW w:w="992" w:type="dxa"/>
          </w:tcPr>
          <w:p w14:paraId="3CECA251" w14:textId="77777777" w:rsidR="00CF7FE8" w:rsidRDefault="00CF7FE8" w:rsidP="007E089F">
            <w:pPr>
              <w:pStyle w:val="Tabloerik"/>
              <w:cnfStyle w:val="000000100000" w:firstRow="0" w:lastRow="0" w:firstColumn="0" w:lastColumn="0" w:oddVBand="0" w:evenVBand="0" w:oddHBand="1" w:evenHBand="0" w:firstRowFirstColumn="0" w:firstRowLastColumn="0" w:lastRowFirstColumn="0" w:lastRowLastColumn="0"/>
            </w:pPr>
            <w:r>
              <w:t>Evet</w:t>
            </w:r>
          </w:p>
        </w:tc>
        <w:tc>
          <w:tcPr>
            <w:tcW w:w="5619" w:type="dxa"/>
          </w:tcPr>
          <w:p w14:paraId="5D1BCD5F" w14:textId="77777777" w:rsidR="00CF7FE8" w:rsidRDefault="00CF7FE8" w:rsidP="007E089F">
            <w:pPr>
              <w:pStyle w:val="Tabloerik"/>
              <w:cnfStyle w:val="000000100000" w:firstRow="0" w:lastRow="0" w:firstColumn="0" w:lastColumn="0" w:oddVBand="0" w:evenVBand="0" w:oddHBand="1" w:evenHBand="0" w:firstRowFirstColumn="0" w:firstRowLastColumn="0" w:lastRowFirstColumn="0" w:lastRowLastColumn="0"/>
            </w:pPr>
          </w:p>
        </w:tc>
      </w:tr>
      <w:tr w:rsidR="00CF7FE8" w14:paraId="41B5AF4F" w14:textId="77777777" w:rsidTr="007E089F">
        <w:tc>
          <w:tcPr>
            <w:cnfStyle w:val="001000000000" w:firstRow="0" w:lastRow="0" w:firstColumn="1" w:lastColumn="0" w:oddVBand="0" w:evenVBand="0" w:oddHBand="0" w:evenHBand="0" w:firstRowFirstColumn="0" w:firstRowLastColumn="0" w:lastRowFirstColumn="0" w:lastRowLastColumn="0"/>
            <w:tcW w:w="2405" w:type="dxa"/>
          </w:tcPr>
          <w:p w14:paraId="120B2BB3" w14:textId="77777777" w:rsidR="00CF7FE8" w:rsidRDefault="00CF7FE8" w:rsidP="007E089F">
            <w:pPr>
              <w:pStyle w:val="Tabloerik"/>
            </w:pPr>
            <w:r>
              <w:t>Ret</w:t>
            </w:r>
          </w:p>
        </w:tc>
        <w:tc>
          <w:tcPr>
            <w:tcW w:w="992" w:type="dxa"/>
          </w:tcPr>
          <w:p w14:paraId="5198352A" w14:textId="77777777" w:rsidR="00CF7FE8" w:rsidRDefault="00CF7FE8" w:rsidP="007E089F">
            <w:pPr>
              <w:pStyle w:val="Tabloerik"/>
              <w:cnfStyle w:val="000000000000" w:firstRow="0" w:lastRow="0" w:firstColumn="0" w:lastColumn="0" w:oddVBand="0" w:evenVBand="0" w:oddHBand="0" w:evenHBand="0" w:firstRowFirstColumn="0" w:firstRowLastColumn="0" w:lastRowFirstColumn="0" w:lastRowLastColumn="0"/>
            </w:pPr>
            <w:r>
              <w:t>Evet</w:t>
            </w:r>
          </w:p>
        </w:tc>
        <w:tc>
          <w:tcPr>
            <w:tcW w:w="5619" w:type="dxa"/>
          </w:tcPr>
          <w:p w14:paraId="573C5C81" w14:textId="77777777" w:rsidR="00CF7FE8" w:rsidRDefault="00CF7FE8" w:rsidP="007E089F">
            <w:pPr>
              <w:pStyle w:val="Tabloerik"/>
              <w:cnfStyle w:val="000000000000" w:firstRow="0" w:lastRow="0" w:firstColumn="0" w:lastColumn="0" w:oddVBand="0" w:evenVBand="0" w:oddHBand="0" w:evenHBand="0" w:firstRowFirstColumn="0" w:firstRowLastColumn="0" w:lastRowFirstColumn="0" w:lastRowLastColumn="0"/>
            </w:pPr>
          </w:p>
        </w:tc>
      </w:tr>
    </w:tbl>
    <w:p w14:paraId="3BE27CB9" w14:textId="77777777" w:rsidR="00CF7FE8" w:rsidRDefault="00CF7FE8" w:rsidP="00951B8B">
      <w:pPr>
        <w:rPr>
          <w:noProof/>
          <w:lang w:val="tr-TR"/>
        </w:rPr>
      </w:pPr>
    </w:p>
    <w:p w14:paraId="0AD0FE42" w14:textId="0A5707C9" w:rsidR="00CF7FE8" w:rsidRDefault="00CF7FE8" w:rsidP="00CF7FE8">
      <w:pPr>
        <w:pStyle w:val="Taslak3"/>
        <w:numPr>
          <w:ilvl w:val="1"/>
          <w:numId w:val="9"/>
        </w:numPr>
        <w:rPr>
          <w:noProof/>
          <w:lang w:val="tr-TR"/>
        </w:rPr>
      </w:pPr>
      <w:bookmarkStart w:id="23" w:name="_Toc179204283"/>
      <w:r>
        <w:rPr>
          <w:noProof/>
          <w:lang w:val="tr-TR"/>
        </w:rPr>
        <w:lastRenderedPageBreak/>
        <w:t>Direktör Onay Formu</w:t>
      </w:r>
      <w:bookmarkEnd w:id="23"/>
    </w:p>
    <w:p w14:paraId="3C490A67" w14:textId="1EE404DE" w:rsidR="00D56DEF" w:rsidRDefault="00504600" w:rsidP="00951B8B">
      <w:pPr>
        <w:rPr>
          <w:noProof/>
          <w:lang w:val="tr-TR"/>
        </w:rPr>
      </w:pPr>
      <w:r w:rsidRPr="00504600">
        <w:rPr>
          <w:noProof/>
          <w:lang w:val="tr-TR"/>
        </w:rPr>
        <w:drawing>
          <wp:inline distT="0" distB="0" distL="0" distR="0" wp14:anchorId="2C9B859A" wp14:editId="75567E47">
            <wp:extent cx="5943600" cy="4063365"/>
            <wp:effectExtent l="0" t="0" r="0" b="0"/>
            <wp:docPr id="205723616" name="Resim 205723616"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3616" name="Resim 1" descr="metin, ekran görüntüsü, sayı, numara, yazı tipi içeren bir resim&#10;&#10;Açıklama otomatik olarak oluşturuldu"/>
                    <pic:cNvPicPr/>
                  </pic:nvPicPr>
                  <pic:blipFill>
                    <a:blip r:embed="rId21"/>
                    <a:stretch>
                      <a:fillRect/>
                    </a:stretch>
                  </pic:blipFill>
                  <pic:spPr>
                    <a:xfrm>
                      <a:off x="0" y="0"/>
                      <a:ext cx="5943600" cy="4063365"/>
                    </a:xfrm>
                    <a:prstGeom prst="rect">
                      <a:avLst/>
                    </a:prstGeom>
                  </pic:spPr>
                </pic:pic>
              </a:graphicData>
            </a:graphic>
          </wp:inline>
        </w:drawing>
      </w:r>
    </w:p>
    <w:p w14:paraId="6088E203" w14:textId="0BAA90F0" w:rsidR="00CF7FE8" w:rsidRDefault="00A3472C" w:rsidP="00CF7FE8">
      <w:pPr>
        <w:pStyle w:val="Taslak3"/>
        <w:numPr>
          <w:ilvl w:val="2"/>
          <w:numId w:val="9"/>
        </w:numPr>
        <w:rPr>
          <w:noProof/>
          <w:lang w:val="tr-TR"/>
        </w:rPr>
      </w:pPr>
      <w:bookmarkStart w:id="24" w:name="_Toc179204284"/>
      <w:r>
        <w:rPr>
          <w:noProof/>
          <w:lang w:val="tr-TR"/>
        </w:rPr>
        <w:t>Direktör Onay Formu Alanları</w:t>
      </w:r>
      <w:bookmarkEnd w:id="24"/>
    </w:p>
    <w:tbl>
      <w:tblPr>
        <w:tblStyle w:val="GridTable4-Accent11"/>
        <w:tblpPr w:leftFromText="141" w:rightFromText="141" w:vertAnchor="text" w:horzAnchor="margin" w:tblpY="147"/>
        <w:tblW w:w="9355" w:type="dxa"/>
        <w:tblLook w:val="04A0" w:firstRow="1" w:lastRow="0" w:firstColumn="1" w:lastColumn="0" w:noHBand="0" w:noVBand="1"/>
      </w:tblPr>
      <w:tblGrid>
        <w:gridCol w:w="1544"/>
        <w:gridCol w:w="1306"/>
        <w:gridCol w:w="1665"/>
        <w:gridCol w:w="1799"/>
        <w:gridCol w:w="3041"/>
      </w:tblGrid>
      <w:tr w:rsidR="007372F9" w:rsidRPr="00A929A0" w14:paraId="25735C62" w14:textId="77777777" w:rsidTr="007E089F">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hideMark/>
          </w:tcPr>
          <w:p w14:paraId="7F07DD10" w14:textId="77777777" w:rsidR="007372F9" w:rsidRPr="00A929A0" w:rsidRDefault="007372F9" w:rsidP="007E089F">
            <w:pPr>
              <w:pStyle w:val="TabloBalk"/>
              <w:rPr>
                <w:b/>
              </w:rPr>
            </w:pPr>
            <w:r>
              <w:t>Alan Adı</w:t>
            </w:r>
          </w:p>
        </w:tc>
        <w:tc>
          <w:tcPr>
            <w:tcW w:w="1306" w:type="dxa"/>
            <w:hideMark/>
          </w:tcPr>
          <w:p w14:paraId="6BB89C5B" w14:textId="77777777" w:rsidR="007372F9" w:rsidRPr="00A929A0" w:rsidRDefault="007372F9" w:rsidP="007E089F">
            <w:pPr>
              <w:pStyle w:val="TabloBalk"/>
              <w:cnfStyle w:val="100000000000" w:firstRow="1" w:lastRow="0" w:firstColumn="0" w:lastColumn="0" w:oddVBand="0" w:evenVBand="0" w:oddHBand="0" w:evenHBand="0" w:firstRowFirstColumn="0" w:firstRowLastColumn="0" w:lastRowFirstColumn="0" w:lastRowLastColumn="0"/>
              <w:rPr>
                <w:b/>
              </w:rPr>
            </w:pPr>
            <w:r>
              <w:t>PaperWork Tipi</w:t>
            </w:r>
          </w:p>
        </w:tc>
        <w:tc>
          <w:tcPr>
            <w:tcW w:w="1665" w:type="dxa"/>
            <w:hideMark/>
          </w:tcPr>
          <w:p w14:paraId="24533E7B" w14:textId="77777777" w:rsidR="007372F9" w:rsidRPr="00A929A0" w:rsidRDefault="007372F9" w:rsidP="007E089F">
            <w:pPr>
              <w:pStyle w:val="TabloBalk"/>
              <w:cnfStyle w:val="100000000000" w:firstRow="1" w:lastRow="0" w:firstColumn="0" w:lastColumn="0" w:oddVBand="0" w:evenVBand="0" w:oddHBand="0" w:evenHBand="0" w:firstRowFirstColumn="0" w:firstRowLastColumn="0" w:lastRowFirstColumn="0" w:lastRowLastColumn="0"/>
              <w:rPr>
                <w:b/>
              </w:rPr>
            </w:pPr>
            <w:r>
              <w:t>Zorunlu</w:t>
            </w:r>
          </w:p>
        </w:tc>
        <w:tc>
          <w:tcPr>
            <w:tcW w:w="1799" w:type="dxa"/>
            <w:hideMark/>
          </w:tcPr>
          <w:p w14:paraId="2890AC0F" w14:textId="77777777" w:rsidR="007372F9" w:rsidRPr="00A929A0" w:rsidRDefault="007372F9" w:rsidP="007E089F">
            <w:pPr>
              <w:pStyle w:val="TabloBalk"/>
              <w:cnfStyle w:val="100000000000" w:firstRow="1" w:lastRow="0" w:firstColumn="0" w:lastColumn="0" w:oddVBand="0" w:evenVBand="0" w:oddHBand="0" w:evenHBand="0" w:firstRowFirstColumn="0" w:firstRowLastColumn="0" w:lastRowFirstColumn="0" w:lastRowLastColumn="0"/>
              <w:rPr>
                <w:b/>
              </w:rPr>
            </w:pPr>
            <w:r>
              <w:t>Aktiflik</w:t>
            </w:r>
          </w:p>
        </w:tc>
        <w:tc>
          <w:tcPr>
            <w:tcW w:w="3041" w:type="dxa"/>
            <w:hideMark/>
          </w:tcPr>
          <w:p w14:paraId="512577D7" w14:textId="77777777" w:rsidR="007372F9" w:rsidRPr="00A929A0" w:rsidRDefault="007372F9" w:rsidP="007E089F">
            <w:pPr>
              <w:pStyle w:val="TabloBalk"/>
              <w:cnfStyle w:val="100000000000" w:firstRow="1" w:lastRow="0" w:firstColumn="0" w:lastColumn="0" w:oddVBand="0" w:evenVBand="0" w:oddHBand="0" w:evenHBand="0" w:firstRowFirstColumn="0" w:firstRowLastColumn="0" w:lastRowFirstColumn="0" w:lastRowLastColumn="0"/>
              <w:rPr>
                <w:b/>
              </w:rPr>
            </w:pPr>
            <w:r w:rsidRPr="00A929A0">
              <w:t>Açıklama</w:t>
            </w:r>
          </w:p>
        </w:tc>
      </w:tr>
      <w:tr w:rsidR="007372F9" w:rsidRPr="00A929A0" w14:paraId="5F06CBB2"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5ABD6F2" w14:textId="77777777" w:rsidR="007372F9" w:rsidRPr="00A929A0" w:rsidRDefault="007372F9" w:rsidP="007E089F">
            <w:pPr>
              <w:pStyle w:val="Tabloerik"/>
            </w:pPr>
            <w:r>
              <w:rPr>
                <w:sz w:val="22"/>
              </w:rPr>
              <w:t>Açıklama</w:t>
            </w:r>
          </w:p>
        </w:tc>
        <w:tc>
          <w:tcPr>
            <w:tcW w:w="1306" w:type="dxa"/>
          </w:tcPr>
          <w:p w14:paraId="3C61D65C" w14:textId="77777777" w:rsidR="007372F9" w:rsidRPr="00A929A0"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Serbest Yazı</w:t>
            </w:r>
          </w:p>
        </w:tc>
        <w:tc>
          <w:tcPr>
            <w:tcW w:w="1665" w:type="dxa"/>
          </w:tcPr>
          <w:p w14:paraId="1069561A" w14:textId="77777777" w:rsidR="007372F9" w:rsidRPr="00A929A0"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799" w:type="dxa"/>
          </w:tcPr>
          <w:p w14:paraId="3418CC48" w14:textId="77777777" w:rsidR="007372F9" w:rsidRPr="00A929A0"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hideMark/>
          </w:tcPr>
          <w:p w14:paraId="3661BFC5" w14:textId="77777777" w:rsidR="007372F9" w:rsidRPr="00A929A0"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1000</w:t>
            </w:r>
          </w:p>
        </w:tc>
      </w:tr>
      <w:tr w:rsidR="007372F9" w:rsidRPr="00A929A0" w14:paraId="6F85978D"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2C1516B" w14:textId="77777777" w:rsidR="007372F9" w:rsidRDefault="007372F9" w:rsidP="007E089F">
            <w:pPr>
              <w:pStyle w:val="Tabloerik"/>
            </w:pPr>
            <w:r>
              <w:rPr>
                <w:sz w:val="22"/>
              </w:rPr>
              <w:t>Adı Soyadı</w:t>
            </w:r>
          </w:p>
        </w:tc>
        <w:tc>
          <w:tcPr>
            <w:tcW w:w="1306" w:type="dxa"/>
          </w:tcPr>
          <w:p w14:paraId="6D5D42F8" w14:textId="77777777" w:rsidR="007372F9" w:rsidRPr="00A929A0" w:rsidRDefault="007372F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65" w:type="dxa"/>
          </w:tcPr>
          <w:p w14:paraId="2DDF20C7" w14:textId="77777777" w:rsidR="007372F9" w:rsidRPr="00A929A0" w:rsidRDefault="007372F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63F92F5C" w14:textId="77777777" w:rsidR="007372F9" w:rsidRPr="00A929A0" w:rsidRDefault="007372F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41" w:type="dxa"/>
          </w:tcPr>
          <w:p w14:paraId="699AB7AF"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7372F9" w:rsidRPr="00A929A0" w14:paraId="33D5F3A5"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313FA66" w14:textId="77777777" w:rsidR="007372F9" w:rsidRDefault="007372F9" w:rsidP="007E089F">
            <w:pPr>
              <w:pStyle w:val="Tabloerik"/>
            </w:pPr>
            <w:r w:rsidRPr="003F0A8C">
              <w:rPr>
                <w:sz w:val="22"/>
              </w:rPr>
              <w:t>Başlangıç Tarihi</w:t>
            </w:r>
          </w:p>
        </w:tc>
        <w:tc>
          <w:tcPr>
            <w:tcW w:w="1306" w:type="dxa"/>
          </w:tcPr>
          <w:p w14:paraId="607A16C2"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Tarih</w:t>
            </w:r>
          </w:p>
        </w:tc>
        <w:tc>
          <w:tcPr>
            <w:tcW w:w="1665" w:type="dxa"/>
          </w:tcPr>
          <w:p w14:paraId="46C80C7C"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0393BC21"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55A4F19D"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p>
        </w:tc>
      </w:tr>
      <w:tr w:rsidR="007372F9" w:rsidRPr="00A929A0" w14:paraId="15E178E8"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31F0D217" w14:textId="77777777" w:rsidR="007372F9" w:rsidRDefault="007372F9" w:rsidP="007E089F">
            <w:pPr>
              <w:pStyle w:val="Tabloerik"/>
            </w:pPr>
            <w:r>
              <w:rPr>
                <w:sz w:val="22"/>
              </w:rPr>
              <w:t>Bitiş Tarihi</w:t>
            </w:r>
          </w:p>
        </w:tc>
        <w:tc>
          <w:tcPr>
            <w:tcW w:w="1306" w:type="dxa"/>
          </w:tcPr>
          <w:p w14:paraId="7EB88B54"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Tarih</w:t>
            </w:r>
          </w:p>
        </w:tc>
        <w:tc>
          <w:tcPr>
            <w:tcW w:w="1665" w:type="dxa"/>
          </w:tcPr>
          <w:p w14:paraId="08C60098"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2F116A10"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3041" w:type="dxa"/>
          </w:tcPr>
          <w:p w14:paraId="4A1EAD0C"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pPr>
          </w:p>
        </w:tc>
      </w:tr>
      <w:tr w:rsidR="007372F9" w:rsidRPr="00A929A0" w14:paraId="5CE1D740"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5E82411" w14:textId="77777777" w:rsidR="007372F9" w:rsidRDefault="007372F9" w:rsidP="007E089F">
            <w:pPr>
              <w:pStyle w:val="Tabloerik"/>
            </w:pPr>
            <w:r>
              <w:rPr>
                <w:sz w:val="22"/>
              </w:rPr>
              <w:t>Bölüm Program Adı</w:t>
            </w:r>
          </w:p>
        </w:tc>
        <w:tc>
          <w:tcPr>
            <w:tcW w:w="1306" w:type="dxa"/>
          </w:tcPr>
          <w:p w14:paraId="35BC541A"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65" w:type="dxa"/>
          </w:tcPr>
          <w:p w14:paraId="14F33E91"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52B40157"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5EA43714"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120</w:t>
            </w:r>
          </w:p>
        </w:tc>
      </w:tr>
      <w:tr w:rsidR="007372F9" w:rsidRPr="00A929A0" w14:paraId="21A53560"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F0B9C0C" w14:textId="77777777" w:rsidR="007372F9" w:rsidRDefault="007372F9" w:rsidP="007E089F">
            <w:pPr>
              <w:pStyle w:val="Tabloerik"/>
            </w:pPr>
            <w:r>
              <w:rPr>
                <w:sz w:val="22"/>
              </w:rPr>
              <w:t>Departman</w:t>
            </w:r>
          </w:p>
        </w:tc>
        <w:tc>
          <w:tcPr>
            <w:tcW w:w="1306" w:type="dxa"/>
          </w:tcPr>
          <w:p w14:paraId="5B6E647B" w14:textId="2000B38C" w:rsidR="007372F9" w:rsidRDefault="00106251" w:rsidP="007E089F">
            <w:pPr>
              <w:pStyle w:val="Tabloerik"/>
              <w:cnfStyle w:val="000000000000" w:firstRow="0" w:lastRow="0" w:firstColumn="0" w:lastColumn="0" w:oddVBand="0" w:evenVBand="0" w:oddHBand="0" w:evenHBand="0" w:firstRowFirstColumn="0" w:firstRowLastColumn="0" w:lastRowFirstColumn="0" w:lastRowLastColumn="0"/>
            </w:pPr>
            <w:r>
              <w:rPr>
                <w:sz w:val="22"/>
              </w:rPr>
              <w:t>Liste</w:t>
            </w:r>
          </w:p>
        </w:tc>
        <w:tc>
          <w:tcPr>
            <w:tcW w:w="1665" w:type="dxa"/>
          </w:tcPr>
          <w:p w14:paraId="3511A0A5"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004CAB3E"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41" w:type="dxa"/>
          </w:tcPr>
          <w:p w14:paraId="18522013"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7372F9" w:rsidRPr="00A929A0" w14:paraId="7163137A"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9FD55C2" w14:textId="77777777" w:rsidR="007372F9" w:rsidRDefault="007372F9" w:rsidP="007E089F">
            <w:pPr>
              <w:pStyle w:val="Tabloerik"/>
            </w:pPr>
            <w:r>
              <w:rPr>
                <w:sz w:val="22"/>
              </w:rPr>
              <w:t>Kategori</w:t>
            </w:r>
          </w:p>
        </w:tc>
        <w:tc>
          <w:tcPr>
            <w:tcW w:w="1306" w:type="dxa"/>
          </w:tcPr>
          <w:p w14:paraId="66CFD422"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65" w:type="dxa"/>
          </w:tcPr>
          <w:p w14:paraId="4E0A0254"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71083285"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628708A2"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75</w:t>
            </w:r>
          </w:p>
        </w:tc>
      </w:tr>
      <w:tr w:rsidR="007372F9" w:rsidRPr="00A929A0" w14:paraId="64CD29AC"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0EF2D5B" w14:textId="77777777" w:rsidR="007372F9" w:rsidRDefault="007372F9" w:rsidP="007E089F">
            <w:pPr>
              <w:pStyle w:val="Tabloerik"/>
              <w:rPr>
                <w:sz w:val="22"/>
              </w:rPr>
            </w:pPr>
            <w:r>
              <w:rPr>
                <w:sz w:val="22"/>
              </w:rPr>
              <w:lastRenderedPageBreak/>
              <w:t>Okul Adı</w:t>
            </w:r>
          </w:p>
        </w:tc>
        <w:tc>
          <w:tcPr>
            <w:tcW w:w="1306" w:type="dxa"/>
          </w:tcPr>
          <w:p w14:paraId="72AB9D40"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3CBC8C00"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2853A2A9"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3041" w:type="dxa"/>
          </w:tcPr>
          <w:p w14:paraId="2B93EBE3"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70</w:t>
            </w:r>
          </w:p>
        </w:tc>
      </w:tr>
      <w:tr w:rsidR="007372F9" w:rsidRPr="00A929A0" w14:paraId="4FF99C44"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DC48CE5" w14:textId="77777777" w:rsidR="007372F9" w:rsidRDefault="007372F9" w:rsidP="007E089F">
            <w:pPr>
              <w:pStyle w:val="Tabloerik"/>
              <w:rPr>
                <w:sz w:val="22"/>
              </w:rPr>
            </w:pPr>
            <w:r>
              <w:rPr>
                <w:sz w:val="22"/>
              </w:rPr>
              <w:t>Ödemenin Yapılması Gereken Tarih Aralığı Başlangıç</w:t>
            </w:r>
          </w:p>
        </w:tc>
        <w:tc>
          <w:tcPr>
            <w:tcW w:w="1306" w:type="dxa"/>
          </w:tcPr>
          <w:p w14:paraId="685DE5C3"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665" w:type="dxa"/>
          </w:tcPr>
          <w:p w14:paraId="754448FF"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57B152B3"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48BE84CE"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7372F9" w:rsidRPr="00A929A0" w14:paraId="1EA21351"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35ECB6D8" w14:textId="77777777" w:rsidR="007372F9" w:rsidRDefault="007372F9" w:rsidP="007E089F">
            <w:pPr>
              <w:pStyle w:val="Tabloerik"/>
              <w:rPr>
                <w:sz w:val="22"/>
              </w:rPr>
            </w:pPr>
            <w:r>
              <w:rPr>
                <w:sz w:val="22"/>
              </w:rPr>
              <w:t>Ödemenin Yapılması Gereken Tarih Aralığı Bitiş</w:t>
            </w:r>
          </w:p>
        </w:tc>
        <w:tc>
          <w:tcPr>
            <w:tcW w:w="1306" w:type="dxa"/>
          </w:tcPr>
          <w:p w14:paraId="552F43A6"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65" w:type="dxa"/>
          </w:tcPr>
          <w:p w14:paraId="11432694"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582BA520"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1D6AA0A8"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7372F9" w:rsidRPr="00A929A0" w14:paraId="52F11BB5"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ACBCC70" w14:textId="77777777" w:rsidR="007372F9" w:rsidRDefault="007372F9" w:rsidP="007E089F">
            <w:pPr>
              <w:pStyle w:val="Tabloerik"/>
              <w:rPr>
                <w:sz w:val="22"/>
              </w:rPr>
            </w:pPr>
            <w:r>
              <w:rPr>
                <w:sz w:val="22"/>
              </w:rPr>
              <w:t>Pozisyon</w:t>
            </w:r>
          </w:p>
        </w:tc>
        <w:tc>
          <w:tcPr>
            <w:tcW w:w="1306" w:type="dxa"/>
          </w:tcPr>
          <w:p w14:paraId="076EBF81"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65" w:type="dxa"/>
          </w:tcPr>
          <w:p w14:paraId="3EB57109"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51BE3073"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08557EE0"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70</w:t>
            </w:r>
          </w:p>
        </w:tc>
      </w:tr>
      <w:tr w:rsidR="007372F9" w:rsidRPr="00A929A0" w14:paraId="26AD1A4A"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6C0E1C6" w14:textId="77777777" w:rsidR="007372F9" w:rsidRDefault="007372F9" w:rsidP="007E089F">
            <w:pPr>
              <w:pStyle w:val="Tabloerik"/>
              <w:rPr>
                <w:sz w:val="22"/>
              </w:rPr>
            </w:pPr>
            <w:r>
              <w:rPr>
                <w:sz w:val="22"/>
              </w:rPr>
              <w:t>Program Süresi</w:t>
            </w:r>
          </w:p>
        </w:tc>
        <w:tc>
          <w:tcPr>
            <w:tcW w:w="1306" w:type="dxa"/>
          </w:tcPr>
          <w:p w14:paraId="30A21570"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551D3F7B"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5E192AB2"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sidRPr="0095704E">
              <w:rPr>
                <w:sz w:val="22"/>
              </w:rPr>
              <w:t>Evet</w:t>
            </w:r>
          </w:p>
        </w:tc>
        <w:tc>
          <w:tcPr>
            <w:tcW w:w="3041" w:type="dxa"/>
          </w:tcPr>
          <w:p w14:paraId="0687E6C7"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r w:rsidR="007372F9" w:rsidRPr="00A929A0" w14:paraId="283613AA"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9D652FC" w14:textId="77777777" w:rsidR="007372F9" w:rsidRDefault="007372F9" w:rsidP="007E089F">
            <w:pPr>
              <w:pStyle w:val="Tabloerik"/>
              <w:rPr>
                <w:sz w:val="22"/>
              </w:rPr>
            </w:pPr>
            <w:r>
              <w:rPr>
                <w:sz w:val="22"/>
              </w:rPr>
              <w:t>Ücreti</w:t>
            </w:r>
          </w:p>
        </w:tc>
        <w:tc>
          <w:tcPr>
            <w:tcW w:w="1306" w:type="dxa"/>
          </w:tcPr>
          <w:p w14:paraId="0E3A800A"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Para</w:t>
            </w:r>
          </w:p>
        </w:tc>
        <w:tc>
          <w:tcPr>
            <w:tcW w:w="1665" w:type="dxa"/>
          </w:tcPr>
          <w:p w14:paraId="754EC816"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6A5EE6A1"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sidRPr="0095704E">
              <w:rPr>
                <w:sz w:val="22"/>
              </w:rPr>
              <w:t>Evet</w:t>
            </w:r>
          </w:p>
        </w:tc>
        <w:tc>
          <w:tcPr>
            <w:tcW w:w="3041" w:type="dxa"/>
          </w:tcPr>
          <w:p w14:paraId="55C2AB65"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7372F9" w:rsidRPr="00A929A0" w14:paraId="523A2422"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9355" w:type="dxa"/>
            <w:gridSpan w:val="5"/>
          </w:tcPr>
          <w:p w14:paraId="3D9D2FA8" w14:textId="77777777" w:rsidR="007372F9" w:rsidRPr="002C7785" w:rsidRDefault="007372F9" w:rsidP="007E089F">
            <w:pPr>
              <w:pStyle w:val="Tabloerik"/>
              <w:jc w:val="center"/>
              <w:rPr>
                <w:color w:val="FF0000"/>
                <w:sz w:val="24"/>
                <w:szCs w:val="36"/>
              </w:rPr>
            </w:pPr>
            <w:r w:rsidRPr="002C7785">
              <w:rPr>
                <w:color w:val="FF0000"/>
                <w:sz w:val="28"/>
                <w:szCs w:val="40"/>
              </w:rPr>
              <w:t>İşlem Tarihçesi</w:t>
            </w:r>
          </w:p>
        </w:tc>
      </w:tr>
      <w:tr w:rsidR="007372F9" w:rsidRPr="00A929A0" w14:paraId="59C0FE13"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B891FF8" w14:textId="77777777" w:rsidR="007372F9" w:rsidRDefault="007372F9" w:rsidP="007E089F">
            <w:pPr>
              <w:pStyle w:val="Tabloerik"/>
              <w:rPr>
                <w:sz w:val="22"/>
              </w:rPr>
            </w:pPr>
            <w:r>
              <w:rPr>
                <w:sz w:val="22"/>
              </w:rPr>
              <w:t>İşlemi Gerçekleştiren</w:t>
            </w:r>
          </w:p>
        </w:tc>
        <w:tc>
          <w:tcPr>
            <w:tcW w:w="1306" w:type="dxa"/>
          </w:tcPr>
          <w:p w14:paraId="769C2AFB"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65" w:type="dxa"/>
          </w:tcPr>
          <w:p w14:paraId="6029E0BC"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419F6862" w14:textId="77777777" w:rsidR="007372F9" w:rsidRPr="0095704E"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1B745A82"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75</w:t>
            </w:r>
          </w:p>
        </w:tc>
      </w:tr>
      <w:tr w:rsidR="007372F9" w:rsidRPr="00A929A0" w14:paraId="4B885651"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BDFF85E" w14:textId="77777777" w:rsidR="007372F9" w:rsidRDefault="007372F9" w:rsidP="007E089F">
            <w:pPr>
              <w:pStyle w:val="Tabloerik"/>
              <w:rPr>
                <w:sz w:val="22"/>
              </w:rPr>
            </w:pPr>
            <w:r>
              <w:rPr>
                <w:sz w:val="22"/>
              </w:rPr>
              <w:t>İşlem Tarih</w:t>
            </w:r>
          </w:p>
        </w:tc>
        <w:tc>
          <w:tcPr>
            <w:tcW w:w="1306" w:type="dxa"/>
          </w:tcPr>
          <w:p w14:paraId="3A480358"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65" w:type="dxa"/>
          </w:tcPr>
          <w:p w14:paraId="77B50E99"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77FDF64B" w14:textId="77777777" w:rsidR="007372F9" w:rsidRPr="0095704E"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64DE9F0B"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7372F9" w:rsidRPr="00A929A0" w14:paraId="04B0974F"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8643BCA" w14:textId="77777777" w:rsidR="007372F9" w:rsidRDefault="007372F9" w:rsidP="007E089F">
            <w:pPr>
              <w:pStyle w:val="Tabloerik"/>
              <w:rPr>
                <w:sz w:val="22"/>
              </w:rPr>
            </w:pPr>
            <w:r>
              <w:rPr>
                <w:sz w:val="22"/>
              </w:rPr>
              <w:t>İşlem Açıklama</w:t>
            </w:r>
          </w:p>
        </w:tc>
        <w:tc>
          <w:tcPr>
            <w:tcW w:w="1306" w:type="dxa"/>
          </w:tcPr>
          <w:p w14:paraId="48569078"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Serbest Yazı</w:t>
            </w:r>
          </w:p>
        </w:tc>
        <w:tc>
          <w:tcPr>
            <w:tcW w:w="1665" w:type="dxa"/>
          </w:tcPr>
          <w:p w14:paraId="3BF12E80"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2E91B559" w14:textId="77777777" w:rsidR="007372F9" w:rsidRPr="0095704E"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26E6F0CC" w14:textId="77777777" w:rsidR="007372F9" w:rsidRDefault="007372F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1000</w:t>
            </w:r>
          </w:p>
        </w:tc>
      </w:tr>
      <w:tr w:rsidR="007372F9" w:rsidRPr="00A929A0" w14:paraId="7A002965"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5A952F9" w14:textId="77777777" w:rsidR="007372F9" w:rsidRDefault="007372F9" w:rsidP="007E089F">
            <w:pPr>
              <w:pStyle w:val="Tabloerik"/>
              <w:rPr>
                <w:sz w:val="22"/>
              </w:rPr>
            </w:pPr>
            <w:r>
              <w:rPr>
                <w:sz w:val="22"/>
              </w:rPr>
              <w:t>İşlem Karar</w:t>
            </w:r>
          </w:p>
        </w:tc>
        <w:tc>
          <w:tcPr>
            <w:tcW w:w="1306" w:type="dxa"/>
          </w:tcPr>
          <w:p w14:paraId="4BE0C072"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0843B2C7"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282E3C35" w14:textId="77777777" w:rsidR="007372F9" w:rsidRPr="0095704E"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10C894C6" w14:textId="77777777" w:rsidR="007372F9" w:rsidRDefault="007372F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bl>
    <w:p w14:paraId="449BFEF9" w14:textId="77777777" w:rsidR="00423E28" w:rsidRDefault="00423E28" w:rsidP="00951B8B">
      <w:pPr>
        <w:rPr>
          <w:noProof/>
          <w:lang w:val="tr-TR"/>
        </w:rPr>
      </w:pPr>
    </w:p>
    <w:p w14:paraId="50AA995C" w14:textId="3000B3F6" w:rsidR="003A2A89" w:rsidRDefault="00FF1558" w:rsidP="003A2A89">
      <w:pPr>
        <w:pStyle w:val="Taslak3"/>
        <w:numPr>
          <w:ilvl w:val="2"/>
          <w:numId w:val="9"/>
        </w:numPr>
        <w:rPr>
          <w:noProof/>
          <w:lang w:val="tr-TR"/>
        </w:rPr>
      </w:pPr>
      <w:bookmarkStart w:id="25" w:name="_Toc179204285"/>
      <w:r>
        <w:rPr>
          <w:noProof/>
          <w:lang w:val="tr-TR"/>
        </w:rPr>
        <w:t>Direktör</w:t>
      </w:r>
      <w:r w:rsidR="003A2A89">
        <w:rPr>
          <w:noProof/>
          <w:lang w:val="tr-TR"/>
        </w:rPr>
        <w:t xml:space="preserve"> Onay Formu Aksiyonları</w:t>
      </w:r>
      <w:bookmarkEnd w:id="25"/>
    </w:p>
    <w:tbl>
      <w:tblPr>
        <w:tblStyle w:val="KlavuzuTablo4-Vurgu5"/>
        <w:tblW w:w="0" w:type="auto"/>
        <w:tblLook w:val="04A0" w:firstRow="1" w:lastRow="0" w:firstColumn="1" w:lastColumn="0" w:noHBand="0" w:noVBand="1"/>
      </w:tblPr>
      <w:tblGrid>
        <w:gridCol w:w="2405"/>
        <w:gridCol w:w="992"/>
        <w:gridCol w:w="5619"/>
      </w:tblGrid>
      <w:tr w:rsidR="00FF1558" w14:paraId="523A750F" w14:textId="77777777" w:rsidTr="007E08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5CB9C96" w14:textId="77777777" w:rsidR="00FF1558" w:rsidRDefault="00FF1558" w:rsidP="007E089F">
            <w:pPr>
              <w:pStyle w:val="TabloBalk"/>
            </w:pPr>
            <w:r>
              <w:t>İşlem Adı</w:t>
            </w:r>
          </w:p>
        </w:tc>
        <w:tc>
          <w:tcPr>
            <w:tcW w:w="992" w:type="dxa"/>
          </w:tcPr>
          <w:p w14:paraId="1F43189C" w14:textId="77777777" w:rsidR="00FF1558" w:rsidRDefault="00FF1558" w:rsidP="007E089F">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6C13E4B9" w14:textId="77777777" w:rsidR="00FF1558" w:rsidRDefault="00FF1558" w:rsidP="007E089F">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FF1558" w14:paraId="270E35E7" w14:textId="77777777" w:rsidTr="007E08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7A99100" w14:textId="77777777" w:rsidR="00FF1558" w:rsidRDefault="00FF1558" w:rsidP="007E089F">
            <w:pPr>
              <w:pStyle w:val="Tabloerik"/>
            </w:pPr>
            <w:r>
              <w:t>Onayla</w:t>
            </w:r>
          </w:p>
        </w:tc>
        <w:tc>
          <w:tcPr>
            <w:tcW w:w="992" w:type="dxa"/>
          </w:tcPr>
          <w:p w14:paraId="2F2C6A98" w14:textId="77777777" w:rsidR="00FF1558" w:rsidRDefault="00FF1558" w:rsidP="007E089F">
            <w:pPr>
              <w:pStyle w:val="Tabloerik"/>
              <w:cnfStyle w:val="000000100000" w:firstRow="0" w:lastRow="0" w:firstColumn="0" w:lastColumn="0" w:oddVBand="0" w:evenVBand="0" w:oddHBand="1" w:evenHBand="0" w:firstRowFirstColumn="0" w:firstRowLastColumn="0" w:lastRowFirstColumn="0" w:lastRowLastColumn="0"/>
            </w:pPr>
            <w:r>
              <w:t>Evet</w:t>
            </w:r>
          </w:p>
        </w:tc>
        <w:tc>
          <w:tcPr>
            <w:tcW w:w="5619" w:type="dxa"/>
          </w:tcPr>
          <w:p w14:paraId="56020888" w14:textId="77777777" w:rsidR="00FF1558" w:rsidRDefault="00FF1558" w:rsidP="007E089F">
            <w:pPr>
              <w:pStyle w:val="Tabloerik"/>
              <w:cnfStyle w:val="000000100000" w:firstRow="0" w:lastRow="0" w:firstColumn="0" w:lastColumn="0" w:oddVBand="0" w:evenVBand="0" w:oddHBand="1" w:evenHBand="0" w:firstRowFirstColumn="0" w:firstRowLastColumn="0" w:lastRowFirstColumn="0" w:lastRowLastColumn="0"/>
            </w:pPr>
          </w:p>
        </w:tc>
      </w:tr>
      <w:tr w:rsidR="00FF1558" w14:paraId="14DEE904" w14:textId="77777777" w:rsidTr="007E089F">
        <w:tc>
          <w:tcPr>
            <w:cnfStyle w:val="001000000000" w:firstRow="0" w:lastRow="0" w:firstColumn="1" w:lastColumn="0" w:oddVBand="0" w:evenVBand="0" w:oddHBand="0" w:evenHBand="0" w:firstRowFirstColumn="0" w:firstRowLastColumn="0" w:lastRowFirstColumn="0" w:lastRowLastColumn="0"/>
            <w:tcW w:w="2405" w:type="dxa"/>
          </w:tcPr>
          <w:p w14:paraId="6736B95B" w14:textId="77777777" w:rsidR="00FF1558" w:rsidRDefault="00FF1558" w:rsidP="007E089F">
            <w:pPr>
              <w:pStyle w:val="Tabloerik"/>
            </w:pPr>
            <w:r>
              <w:t>Ret</w:t>
            </w:r>
          </w:p>
        </w:tc>
        <w:tc>
          <w:tcPr>
            <w:tcW w:w="992" w:type="dxa"/>
          </w:tcPr>
          <w:p w14:paraId="3971BB1D" w14:textId="77777777" w:rsidR="00FF1558" w:rsidRDefault="00FF1558" w:rsidP="007E089F">
            <w:pPr>
              <w:pStyle w:val="Tabloerik"/>
              <w:cnfStyle w:val="000000000000" w:firstRow="0" w:lastRow="0" w:firstColumn="0" w:lastColumn="0" w:oddVBand="0" w:evenVBand="0" w:oddHBand="0" w:evenHBand="0" w:firstRowFirstColumn="0" w:firstRowLastColumn="0" w:lastRowFirstColumn="0" w:lastRowLastColumn="0"/>
            </w:pPr>
            <w:r>
              <w:t>Evet</w:t>
            </w:r>
          </w:p>
        </w:tc>
        <w:tc>
          <w:tcPr>
            <w:tcW w:w="5619" w:type="dxa"/>
          </w:tcPr>
          <w:p w14:paraId="5B242651" w14:textId="77777777" w:rsidR="00FF1558" w:rsidRDefault="00FF1558" w:rsidP="007E089F">
            <w:pPr>
              <w:pStyle w:val="Tabloerik"/>
              <w:cnfStyle w:val="000000000000" w:firstRow="0" w:lastRow="0" w:firstColumn="0" w:lastColumn="0" w:oddVBand="0" w:evenVBand="0" w:oddHBand="0" w:evenHBand="0" w:firstRowFirstColumn="0" w:firstRowLastColumn="0" w:lastRowFirstColumn="0" w:lastRowLastColumn="0"/>
            </w:pPr>
          </w:p>
        </w:tc>
      </w:tr>
    </w:tbl>
    <w:p w14:paraId="1A7E3CEB" w14:textId="77777777" w:rsidR="00FF1558" w:rsidRDefault="00FF1558" w:rsidP="00951B8B">
      <w:pPr>
        <w:rPr>
          <w:noProof/>
          <w:lang w:val="tr-TR"/>
        </w:rPr>
      </w:pPr>
    </w:p>
    <w:p w14:paraId="201A97DE" w14:textId="58F1B077" w:rsidR="003A2A89" w:rsidRDefault="00423E28" w:rsidP="00423E28">
      <w:pPr>
        <w:pStyle w:val="Taslak3"/>
        <w:numPr>
          <w:ilvl w:val="1"/>
          <w:numId w:val="9"/>
        </w:numPr>
        <w:rPr>
          <w:noProof/>
          <w:lang w:val="tr-TR"/>
        </w:rPr>
      </w:pPr>
      <w:bookmarkStart w:id="26" w:name="_Toc179204286"/>
      <w:r>
        <w:rPr>
          <w:noProof/>
          <w:lang w:val="tr-TR"/>
        </w:rPr>
        <w:lastRenderedPageBreak/>
        <w:t>GM Onay</w:t>
      </w:r>
      <w:r w:rsidR="00372F6B">
        <w:rPr>
          <w:noProof/>
          <w:lang w:val="tr-TR"/>
        </w:rPr>
        <w:t xml:space="preserve"> Formu</w:t>
      </w:r>
      <w:bookmarkEnd w:id="26"/>
    </w:p>
    <w:p w14:paraId="0100E837" w14:textId="0476DC10" w:rsidR="0023629D" w:rsidRDefault="003009CF" w:rsidP="00951B8B">
      <w:pPr>
        <w:rPr>
          <w:noProof/>
          <w:lang w:val="tr-TR"/>
        </w:rPr>
      </w:pPr>
      <w:r w:rsidRPr="003009CF">
        <w:rPr>
          <w:noProof/>
          <w:lang w:val="tr-TR"/>
        </w:rPr>
        <w:drawing>
          <wp:inline distT="0" distB="0" distL="0" distR="0" wp14:anchorId="5EE50D3B" wp14:editId="3B479360">
            <wp:extent cx="5943600" cy="3571240"/>
            <wp:effectExtent l="0" t="0" r="0" b="0"/>
            <wp:docPr id="968206464" name="Resim 968206464"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206464" name="Resim 1" descr="metin, ekran görüntüsü, yazı tipi, sayı, numara içeren bir resim&#10;&#10;Açıklama otomatik olarak oluşturuldu"/>
                    <pic:cNvPicPr/>
                  </pic:nvPicPr>
                  <pic:blipFill>
                    <a:blip r:embed="rId22"/>
                    <a:stretch>
                      <a:fillRect/>
                    </a:stretch>
                  </pic:blipFill>
                  <pic:spPr>
                    <a:xfrm>
                      <a:off x="0" y="0"/>
                      <a:ext cx="5943600" cy="3571240"/>
                    </a:xfrm>
                    <a:prstGeom prst="rect">
                      <a:avLst/>
                    </a:prstGeom>
                  </pic:spPr>
                </pic:pic>
              </a:graphicData>
            </a:graphic>
          </wp:inline>
        </w:drawing>
      </w:r>
    </w:p>
    <w:p w14:paraId="57BB63B1" w14:textId="5122AE6A" w:rsidR="00423E28" w:rsidRDefault="00423E28" w:rsidP="00423E28">
      <w:pPr>
        <w:pStyle w:val="Taslak3"/>
        <w:numPr>
          <w:ilvl w:val="2"/>
          <w:numId w:val="9"/>
        </w:numPr>
        <w:rPr>
          <w:noProof/>
          <w:lang w:val="tr-TR"/>
        </w:rPr>
      </w:pPr>
      <w:bookmarkStart w:id="27" w:name="_Toc179204287"/>
      <w:r>
        <w:rPr>
          <w:noProof/>
          <w:lang w:val="tr-TR"/>
        </w:rPr>
        <w:t>GM Onay Formu Alanları</w:t>
      </w:r>
      <w:bookmarkEnd w:id="27"/>
    </w:p>
    <w:tbl>
      <w:tblPr>
        <w:tblStyle w:val="GridTable4-Accent11"/>
        <w:tblpPr w:leftFromText="141" w:rightFromText="141" w:vertAnchor="text" w:horzAnchor="margin" w:tblpY="147"/>
        <w:tblW w:w="9355" w:type="dxa"/>
        <w:tblLook w:val="04A0" w:firstRow="1" w:lastRow="0" w:firstColumn="1" w:lastColumn="0" w:noHBand="0" w:noVBand="1"/>
      </w:tblPr>
      <w:tblGrid>
        <w:gridCol w:w="1544"/>
        <w:gridCol w:w="1306"/>
        <w:gridCol w:w="1665"/>
        <w:gridCol w:w="1799"/>
        <w:gridCol w:w="3041"/>
      </w:tblGrid>
      <w:tr w:rsidR="003C2115" w:rsidRPr="00A929A0" w14:paraId="26827318" w14:textId="77777777" w:rsidTr="007E089F">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hideMark/>
          </w:tcPr>
          <w:p w14:paraId="2A0304F5" w14:textId="77777777" w:rsidR="003C2115" w:rsidRPr="00A929A0" w:rsidRDefault="003C2115" w:rsidP="007E089F">
            <w:pPr>
              <w:pStyle w:val="TabloBalk"/>
              <w:rPr>
                <w:b/>
              </w:rPr>
            </w:pPr>
            <w:r>
              <w:t>Alan Adı</w:t>
            </w:r>
          </w:p>
        </w:tc>
        <w:tc>
          <w:tcPr>
            <w:tcW w:w="1306" w:type="dxa"/>
            <w:hideMark/>
          </w:tcPr>
          <w:p w14:paraId="50E1EFF0" w14:textId="77777777" w:rsidR="003C2115" w:rsidRPr="00A929A0" w:rsidRDefault="003C2115" w:rsidP="007E089F">
            <w:pPr>
              <w:pStyle w:val="TabloBalk"/>
              <w:cnfStyle w:val="100000000000" w:firstRow="1" w:lastRow="0" w:firstColumn="0" w:lastColumn="0" w:oddVBand="0" w:evenVBand="0" w:oddHBand="0" w:evenHBand="0" w:firstRowFirstColumn="0" w:firstRowLastColumn="0" w:lastRowFirstColumn="0" w:lastRowLastColumn="0"/>
              <w:rPr>
                <w:b/>
              </w:rPr>
            </w:pPr>
            <w:r>
              <w:t>PaperWork Tipi</w:t>
            </w:r>
          </w:p>
        </w:tc>
        <w:tc>
          <w:tcPr>
            <w:tcW w:w="1665" w:type="dxa"/>
            <w:hideMark/>
          </w:tcPr>
          <w:p w14:paraId="06BEA83A" w14:textId="77777777" w:rsidR="003C2115" w:rsidRPr="00A929A0" w:rsidRDefault="003C2115" w:rsidP="007E089F">
            <w:pPr>
              <w:pStyle w:val="TabloBalk"/>
              <w:cnfStyle w:val="100000000000" w:firstRow="1" w:lastRow="0" w:firstColumn="0" w:lastColumn="0" w:oddVBand="0" w:evenVBand="0" w:oddHBand="0" w:evenHBand="0" w:firstRowFirstColumn="0" w:firstRowLastColumn="0" w:lastRowFirstColumn="0" w:lastRowLastColumn="0"/>
              <w:rPr>
                <w:b/>
              </w:rPr>
            </w:pPr>
            <w:r>
              <w:t>Zorunlu</w:t>
            </w:r>
          </w:p>
        </w:tc>
        <w:tc>
          <w:tcPr>
            <w:tcW w:w="1799" w:type="dxa"/>
            <w:hideMark/>
          </w:tcPr>
          <w:p w14:paraId="5B486AF9" w14:textId="77777777" w:rsidR="003C2115" w:rsidRPr="00A929A0" w:rsidRDefault="003C2115" w:rsidP="007E089F">
            <w:pPr>
              <w:pStyle w:val="TabloBalk"/>
              <w:cnfStyle w:val="100000000000" w:firstRow="1" w:lastRow="0" w:firstColumn="0" w:lastColumn="0" w:oddVBand="0" w:evenVBand="0" w:oddHBand="0" w:evenHBand="0" w:firstRowFirstColumn="0" w:firstRowLastColumn="0" w:lastRowFirstColumn="0" w:lastRowLastColumn="0"/>
              <w:rPr>
                <w:b/>
              </w:rPr>
            </w:pPr>
            <w:r>
              <w:t>Aktiflik</w:t>
            </w:r>
          </w:p>
        </w:tc>
        <w:tc>
          <w:tcPr>
            <w:tcW w:w="3041" w:type="dxa"/>
            <w:hideMark/>
          </w:tcPr>
          <w:p w14:paraId="043CAB40" w14:textId="77777777" w:rsidR="003C2115" w:rsidRPr="00A929A0" w:rsidRDefault="003C2115" w:rsidP="007E089F">
            <w:pPr>
              <w:pStyle w:val="TabloBalk"/>
              <w:cnfStyle w:val="100000000000" w:firstRow="1" w:lastRow="0" w:firstColumn="0" w:lastColumn="0" w:oddVBand="0" w:evenVBand="0" w:oddHBand="0" w:evenHBand="0" w:firstRowFirstColumn="0" w:firstRowLastColumn="0" w:lastRowFirstColumn="0" w:lastRowLastColumn="0"/>
              <w:rPr>
                <w:b/>
              </w:rPr>
            </w:pPr>
            <w:r w:rsidRPr="00A929A0">
              <w:t>Açıklama</w:t>
            </w:r>
          </w:p>
        </w:tc>
      </w:tr>
      <w:tr w:rsidR="003C2115" w:rsidRPr="00A929A0" w14:paraId="29D8AEDE"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5862613" w14:textId="77777777" w:rsidR="003C2115" w:rsidRPr="00A929A0" w:rsidRDefault="003C2115" w:rsidP="007E089F">
            <w:pPr>
              <w:pStyle w:val="Tabloerik"/>
            </w:pPr>
            <w:r>
              <w:rPr>
                <w:sz w:val="22"/>
              </w:rPr>
              <w:t>Açıklama</w:t>
            </w:r>
          </w:p>
        </w:tc>
        <w:tc>
          <w:tcPr>
            <w:tcW w:w="1306" w:type="dxa"/>
          </w:tcPr>
          <w:p w14:paraId="366F963F" w14:textId="77777777" w:rsidR="003C2115" w:rsidRPr="00A929A0"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Serbest Yazı</w:t>
            </w:r>
          </w:p>
        </w:tc>
        <w:tc>
          <w:tcPr>
            <w:tcW w:w="1665" w:type="dxa"/>
          </w:tcPr>
          <w:p w14:paraId="71E3C5BA" w14:textId="77777777" w:rsidR="003C2115" w:rsidRPr="00A929A0"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799" w:type="dxa"/>
          </w:tcPr>
          <w:p w14:paraId="4A255E6A" w14:textId="77777777" w:rsidR="003C2115" w:rsidRPr="00A929A0"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hideMark/>
          </w:tcPr>
          <w:p w14:paraId="16A3ED70" w14:textId="77777777" w:rsidR="003C2115" w:rsidRPr="00A929A0"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1000</w:t>
            </w:r>
          </w:p>
        </w:tc>
      </w:tr>
      <w:tr w:rsidR="003C2115" w:rsidRPr="00A929A0" w14:paraId="0911985F"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8B93191" w14:textId="77777777" w:rsidR="003C2115" w:rsidRDefault="003C2115" w:rsidP="007E089F">
            <w:pPr>
              <w:pStyle w:val="Tabloerik"/>
            </w:pPr>
            <w:r>
              <w:rPr>
                <w:sz w:val="22"/>
              </w:rPr>
              <w:t>Adı Soyadı</w:t>
            </w:r>
          </w:p>
        </w:tc>
        <w:tc>
          <w:tcPr>
            <w:tcW w:w="1306" w:type="dxa"/>
          </w:tcPr>
          <w:p w14:paraId="73AF8D58" w14:textId="77777777" w:rsidR="003C2115" w:rsidRPr="00A929A0" w:rsidRDefault="003C2115" w:rsidP="007E089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65" w:type="dxa"/>
          </w:tcPr>
          <w:p w14:paraId="30CE6AF8" w14:textId="77777777" w:rsidR="003C2115" w:rsidRPr="00A929A0" w:rsidRDefault="003C2115"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79EA8BA0" w14:textId="77777777" w:rsidR="003C2115" w:rsidRPr="00A929A0" w:rsidRDefault="003C2115"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41" w:type="dxa"/>
          </w:tcPr>
          <w:p w14:paraId="35FB69AB"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3C2115" w:rsidRPr="00A929A0" w14:paraId="5B16C700"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30F206C" w14:textId="77777777" w:rsidR="003C2115" w:rsidRDefault="003C2115" w:rsidP="007E089F">
            <w:pPr>
              <w:pStyle w:val="Tabloerik"/>
            </w:pPr>
            <w:r w:rsidRPr="003F0A8C">
              <w:rPr>
                <w:sz w:val="22"/>
              </w:rPr>
              <w:t>Başlangıç Tarihi</w:t>
            </w:r>
          </w:p>
        </w:tc>
        <w:tc>
          <w:tcPr>
            <w:tcW w:w="1306" w:type="dxa"/>
          </w:tcPr>
          <w:p w14:paraId="765B93A4"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Tarih</w:t>
            </w:r>
          </w:p>
        </w:tc>
        <w:tc>
          <w:tcPr>
            <w:tcW w:w="1665" w:type="dxa"/>
          </w:tcPr>
          <w:p w14:paraId="323BF491"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41221E24"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54EB1F26"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p>
        </w:tc>
      </w:tr>
      <w:tr w:rsidR="003C2115" w:rsidRPr="00A929A0" w14:paraId="6667B69A"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3DD2ECF" w14:textId="77777777" w:rsidR="003C2115" w:rsidRDefault="003C2115" w:rsidP="007E089F">
            <w:pPr>
              <w:pStyle w:val="Tabloerik"/>
            </w:pPr>
            <w:r>
              <w:rPr>
                <w:sz w:val="22"/>
              </w:rPr>
              <w:t>Bitiş Tarihi</w:t>
            </w:r>
          </w:p>
        </w:tc>
        <w:tc>
          <w:tcPr>
            <w:tcW w:w="1306" w:type="dxa"/>
          </w:tcPr>
          <w:p w14:paraId="27596C94"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pPr>
            <w:r>
              <w:rPr>
                <w:sz w:val="22"/>
              </w:rPr>
              <w:t>Tarih</w:t>
            </w:r>
          </w:p>
        </w:tc>
        <w:tc>
          <w:tcPr>
            <w:tcW w:w="1665" w:type="dxa"/>
          </w:tcPr>
          <w:p w14:paraId="2CA73824"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262196C5"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3041" w:type="dxa"/>
          </w:tcPr>
          <w:p w14:paraId="71A1C74D"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pPr>
          </w:p>
        </w:tc>
      </w:tr>
      <w:tr w:rsidR="003C2115" w:rsidRPr="00A929A0" w14:paraId="44E06D87"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33D525DC" w14:textId="77777777" w:rsidR="003C2115" w:rsidRDefault="003C2115" w:rsidP="007E089F">
            <w:pPr>
              <w:pStyle w:val="Tabloerik"/>
            </w:pPr>
            <w:r>
              <w:rPr>
                <w:sz w:val="22"/>
              </w:rPr>
              <w:t>Bölüm Program Adı</w:t>
            </w:r>
          </w:p>
        </w:tc>
        <w:tc>
          <w:tcPr>
            <w:tcW w:w="1306" w:type="dxa"/>
          </w:tcPr>
          <w:p w14:paraId="131A42B0"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65" w:type="dxa"/>
          </w:tcPr>
          <w:p w14:paraId="717D24A3"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68F38516"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61459134"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120</w:t>
            </w:r>
          </w:p>
        </w:tc>
      </w:tr>
      <w:tr w:rsidR="003C2115" w:rsidRPr="00A929A0" w14:paraId="6FA2D6B3"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0D6B49F" w14:textId="77777777" w:rsidR="003C2115" w:rsidRDefault="003C2115" w:rsidP="007E089F">
            <w:pPr>
              <w:pStyle w:val="Tabloerik"/>
            </w:pPr>
            <w:r>
              <w:rPr>
                <w:sz w:val="22"/>
              </w:rPr>
              <w:t>Departman</w:t>
            </w:r>
          </w:p>
        </w:tc>
        <w:tc>
          <w:tcPr>
            <w:tcW w:w="1306" w:type="dxa"/>
          </w:tcPr>
          <w:p w14:paraId="77DC3D22" w14:textId="0390DFBF" w:rsidR="003C2115" w:rsidRDefault="00106251" w:rsidP="007E089F">
            <w:pPr>
              <w:pStyle w:val="Tabloerik"/>
              <w:cnfStyle w:val="000000000000" w:firstRow="0" w:lastRow="0" w:firstColumn="0" w:lastColumn="0" w:oddVBand="0" w:evenVBand="0" w:oddHBand="0" w:evenHBand="0" w:firstRowFirstColumn="0" w:firstRowLastColumn="0" w:lastRowFirstColumn="0" w:lastRowLastColumn="0"/>
            </w:pPr>
            <w:r>
              <w:rPr>
                <w:sz w:val="22"/>
              </w:rPr>
              <w:t>Liste</w:t>
            </w:r>
          </w:p>
        </w:tc>
        <w:tc>
          <w:tcPr>
            <w:tcW w:w="1665" w:type="dxa"/>
          </w:tcPr>
          <w:p w14:paraId="5722277A"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54516356"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41" w:type="dxa"/>
          </w:tcPr>
          <w:p w14:paraId="515CC949"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3C2115" w:rsidRPr="00A929A0" w14:paraId="03F1975F"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513816B" w14:textId="77777777" w:rsidR="003C2115" w:rsidRDefault="003C2115" w:rsidP="007E089F">
            <w:pPr>
              <w:pStyle w:val="Tabloerik"/>
            </w:pPr>
            <w:r>
              <w:rPr>
                <w:sz w:val="22"/>
              </w:rPr>
              <w:t>Kategori</w:t>
            </w:r>
          </w:p>
        </w:tc>
        <w:tc>
          <w:tcPr>
            <w:tcW w:w="1306" w:type="dxa"/>
          </w:tcPr>
          <w:p w14:paraId="6858D164"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65" w:type="dxa"/>
          </w:tcPr>
          <w:p w14:paraId="3265DC45"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08C00EF9"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4B0B1A02"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pPr>
            <w:r>
              <w:rPr>
                <w:sz w:val="22"/>
              </w:rPr>
              <w:t>75</w:t>
            </w:r>
          </w:p>
        </w:tc>
      </w:tr>
      <w:tr w:rsidR="003C2115" w:rsidRPr="00A929A0" w14:paraId="786C9BCD"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648C66A" w14:textId="77777777" w:rsidR="003C2115" w:rsidRDefault="003C2115" w:rsidP="007E089F">
            <w:pPr>
              <w:pStyle w:val="Tabloerik"/>
              <w:rPr>
                <w:sz w:val="22"/>
              </w:rPr>
            </w:pPr>
            <w:r>
              <w:rPr>
                <w:sz w:val="22"/>
              </w:rPr>
              <w:t>Okul Adı</w:t>
            </w:r>
          </w:p>
        </w:tc>
        <w:tc>
          <w:tcPr>
            <w:tcW w:w="1306" w:type="dxa"/>
          </w:tcPr>
          <w:p w14:paraId="10F0C579"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7FD47B2F"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1586BE2D"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3041" w:type="dxa"/>
          </w:tcPr>
          <w:p w14:paraId="6D3A80D0"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70</w:t>
            </w:r>
          </w:p>
        </w:tc>
      </w:tr>
      <w:tr w:rsidR="003C2115" w:rsidRPr="00A929A0" w14:paraId="594E9A9D"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9A20B91" w14:textId="77777777" w:rsidR="003C2115" w:rsidRDefault="003C2115" w:rsidP="007E089F">
            <w:pPr>
              <w:pStyle w:val="Tabloerik"/>
              <w:rPr>
                <w:sz w:val="22"/>
              </w:rPr>
            </w:pPr>
            <w:r>
              <w:rPr>
                <w:sz w:val="22"/>
              </w:rPr>
              <w:t xml:space="preserve">Ödemenin Yapılması </w:t>
            </w:r>
            <w:r>
              <w:rPr>
                <w:sz w:val="22"/>
              </w:rPr>
              <w:lastRenderedPageBreak/>
              <w:t>Gereken Tarih Aralığı Başlangıç</w:t>
            </w:r>
          </w:p>
        </w:tc>
        <w:tc>
          <w:tcPr>
            <w:tcW w:w="1306" w:type="dxa"/>
          </w:tcPr>
          <w:p w14:paraId="58A2C2DE"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lastRenderedPageBreak/>
              <w:t>Tarih</w:t>
            </w:r>
          </w:p>
        </w:tc>
        <w:tc>
          <w:tcPr>
            <w:tcW w:w="1665" w:type="dxa"/>
          </w:tcPr>
          <w:p w14:paraId="771AAEF7"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55B71E49"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6D11A75D"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3C2115" w:rsidRPr="00A929A0" w14:paraId="0D437FFF"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378E4E61" w14:textId="77777777" w:rsidR="003C2115" w:rsidRDefault="003C2115" w:rsidP="007E089F">
            <w:pPr>
              <w:pStyle w:val="Tabloerik"/>
              <w:rPr>
                <w:sz w:val="22"/>
              </w:rPr>
            </w:pPr>
            <w:r>
              <w:rPr>
                <w:sz w:val="22"/>
              </w:rPr>
              <w:t>Ödemenin Yapılması Gereken Tarih Aralığı Bitiş</w:t>
            </w:r>
          </w:p>
        </w:tc>
        <w:tc>
          <w:tcPr>
            <w:tcW w:w="1306" w:type="dxa"/>
          </w:tcPr>
          <w:p w14:paraId="6961B4CE"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65" w:type="dxa"/>
          </w:tcPr>
          <w:p w14:paraId="64622D4F"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25710DD0"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7D2B9D6E"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3C2115" w:rsidRPr="00A929A0" w14:paraId="653C84E8"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1921700" w14:textId="77777777" w:rsidR="003C2115" w:rsidRDefault="003C2115" w:rsidP="007E089F">
            <w:pPr>
              <w:pStyle w:val="Tabloerik"/>
              <w:rPr>
                <w:sz w:val="22"/>
              </w:rPr>
            </w:pPr>
            <w:r>
              <w:rPr>
                <w:sz w:val="22"/>
              </w:rPr>
              <w:t>Pozisyon</w:t>
            </w:r>
          </w:p>
        </w:tc>
        <w:tc>
          <w:tcPr>
            <w:tcW w:w="1306" w:type="dxa"/>
          </w:tcPr>
          <w:p w14:paraId="0C895224"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65" w:type="dxa"/>
          </w:tcPr>
          <w:p w14:paraId="0B20DB5D"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068C3FAD"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4D738EDD"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70</w:t>
            </w:r>
          </w:p>
        </w:tc>
      </w:tr>
      <w:tr w:rsidR="003C2115" w:rsidRPr="00A929A0" w14:paraId="75DE965F"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DC3A334" w14:textId="77777777" w:rsidR="003C2115" w:rsidRDefault="003C2115" w:rsidP="007E089F">
            <w:pPr>
              <w:pStyle w:val="Tabloerik"/>
              <w:rPr>
                <w:sz w:val="22"/>
              </w:rPr>
            </w:pPr>
            <w:r>
              <w:rPr>
                <w:sz w:val="22"/>
              </w:rPr>
              <w:t>Program Süresi</w:t>
            </w:r>
          </w:p>
        </w:tc>
        <w:tc>
          <w:tcPr>
            <w:tcW w:w="1306" w:type="dxa"/>
          </w:tcPr>
          <w:p w14:paraId="3558E373"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2E1A7949"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48ABBC70"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sidRPr="0095704E">
              <w:rPr>
                <w:sz w:val="22"/>
              </w:rPr>
              <w:t>Evet</w:t>
            </w:r>
          </w:p>
        </w:tc>
        <w:tc>
          <w:tcPr>
            <w:tcW w:w="3041" w:type="dxa"/>
          </w:tcPr>
          <w:p w14:paraId="7F68E322"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r w:rsidR="003C2115" w:rsidRPr="00A929A0" w14:paraId="1B12688E"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73BA0A3" w14:textId="77777777" w:rsidR="003C2115" w:rsidRDefault="003C2115" w:rsidP="007E089F">
            <w:pPr>
              <w:pStyle w:val="Tabloerik"/>
              <w:rPr>
                <w:sz w:val="22"/>
              </w:rPr>
            </w:pPr>
            <w:r>
              <w:rPr>
                <w:sz w:val="22"/>
              </w:rPr>
              <w:t>Ücreti</w:t>
            </w:r>
          </w:p>
        </w:tc>
        <w:tc>
          <w:tcPr>
            <w:tcW w:w="1306" w:type="dxa"/>
          </w:tcPr>
          <w:p w14:paraId="458E7D3C"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Para</w:t>
            </w:r>
          </w:p>
        </w:tc>
        <w:tc>
          <w:tcPr>
            <w:tcW w:w="1665" w:type="dxa"/>
          </w:tcPr>
          <w:p w14:paraId="06672F8E"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3F981C60"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sidRPr="0095704E">
              <w:rPr>
                <w:sz w:val="22"/>
              </w:rPr>
              <w:t>Evet</w:t>
            </w:r>
          </w:p>
        </w:tc>
        <w:tc>
          <w:tcPr>
            <w:tcW w:w="3041" w:type="dxa"/>
          </w:tcPr>
          <w:p w14:paraId="498554C8"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3C2115" w:rsidRPr="00A929A0" w14:paraId="7520E93C"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9355" w:type="dxa"/>
            <w:gridSpan w:val="5"/>
          </w:tcPr>
          <w:p w14:paraId="2C41D8A4" w14:textId="77777777" w:rsidR="003C2115" w:rsidRPr="002C7785" w:rsidRDefault="003C2115" w:rsidP="007E089F">
            <w:pPr>
              <w:pStyle w:val="Tabloerik"/>
              <w:jc w:val="center"/>
              <w:rPr>
                <w:color w:val="FF0000"/>
                <w:sz w:val="24"/>
                <w:szCs w:val="36"/>
              </w:rPr>
            </w:pPr>
            <w:r w:rsidRPr="002C7785">
              <w:rPr>
                <w:color w:val="FF0000"/>
                <w:sz w:val="28"/>
                <w:szCs w:val="40"/>
              </w:rPr>
              <w:t>İşlem Tarihçesi</w:t>
            </w:r>
          </w:p>
        </w:tc>
      </w:tr>
      <w:tr w:rsidR="003C2115" w:rsidRPr="00A929A0" w14:paraId="56CA7EF1"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AA0A4F3" w14:textId="77777777" w:rsidR="003C2115" w:rsidRDefault="003C2115" w:rsidP="007E089F">
            <w:pPr>
              <w:pStyle w:val="Tabloerik"/>
              <w:rPr>
                <w:sz w:val="22"/>
              </w:rPr>
            </w:pPr>
            <w:r>
              <w:rPr>
                <w:sz w:val="22"/>
              </w:rPr>
              <w:t>İşlemi Gerçekleştiren</w:t>
            </w:r>
          </w:p>
        </w:tc>
        <w:tc>
          <w:tcPr>
            <w:tcW w:w="1306" w:type="dxa"/>
          </w:tcPr>
          <w:p w14:paraId="4FE4C562"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65" w:type="dxa"/>
          </w:tcPr>
          <w:p w14:paraId="167528E8"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27AEF9C4" w14:textId="77777777" w:rsidR="003C2115" w:rsidRPr="0095704E"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7EB0917E"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75</w:t>
            </w:r>
          </w:p>
        </w:tc>
      </w:tr>
      <w:tr w:rsidR="003C2115" w:rsidRPr="00A929A0" w14:paraId="1EB5C084"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3174BA3E" w14:textId="77777777" w:rsidR="003C2115" w:rsidRDefault="003C2115" w:rsidP="007E089F">
            <w:pPr>
              <w:pStyle w:val="Tabloerik"/>
              <w:rPr>
                <w:sz w:val="22"/>
              </w:rPr>
            </w:pPr>
            <w:r>
              <w:rPr>
                <w:sz w:val="22"/>
              </w:rPr>
              <w:t>İşlem Tarih</w:t>
            </w:r>
          </w:p>
        </w:tc>
        <w:tc>
          <w:tcPr>
            <w:tcW w:w="1306" w:type="dxa"/>
          </w:tcPr>
          <w:p w14:paraId="6619BC6E"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65" w:type="dxa"/>
          </w:tcPr>
          <w:p w14:paraId="045EB4FC"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4051E60A" w14:textId="77777777" w:rsidR="003C2115" w:rsidRPr="0095704E"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20F2D3D8"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3C2115" w:rsidRPr="00A929A0" w14:paraId="4EC0877A"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3DA74086" w14:textId="77777777" w:rsidR="003C2115" w:rsidRDefault="003C2115" w:rsidP="007E089F">
            <w:pPr>
              <w:pStyle w:val="Tabloerik"/>
              <w:rPr>
                <w:sz w:val="22"/>
              </w:rPr>
            </w:pPr>
            <w:r>
              <w:rPr>
                <w:sz w:val="22"/>
              </w:rPr>
              <w:t>İşlem Açıklama</w:t>
            </w:r>
          </w:p>
        </w:tc>
        <w:tc>
          <w:tcPr>
            <w:tcW w:w="1306" w:type="dxa"/>
          </w:tcPr>
          <w:p w14:paraId="546333D6"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Serbest Yazı</w:t>
            </w:r>
          </w:p>
        </w:tc>
        <w:tc>
          <w:tcPr>
            <w:tcW w:w="1665" w:type="dxa"/>
          </w:tcPr>
          <w:p w14:paraId="7CC88CCD"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34CEA28A" w14:textId="77777777" w:rsidR="003C2115" w:rsidRPr="0095704E"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763E4A97" w14:textId="77777777" w:rsidR="003C2115" w:rsidRDefault="003C2115"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1000</w:t>
            </w:r>
          </w:p>
        </w:tc>
      </w:tr>
      <w:tr w:rsidR="003C2115" w:rsidRPr="00A929A0" w14:paraId="407BD3A3"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B1A40A4" w14:textId="77777777" w:rsidR="003C2115" w:rsidRDefault="003C2115" w:rsidP="007E089F">
            <w:pPr>
              <w:pStyle w:val="Tabloerik"/>
              <w:rPr>
                <w:sz w:val="22"/>
              </w:rPr>
            </w:pPr>
            <w:r>
              <w:rPr>
                <w:sz w:val="22"/>
              </w:rPr>
              <w:t>İşlem Karar</w:t>
            </w:r>
          </w:p>
        </w:tc>
        <w:tc>
          <w:tcPr>
            <w:tcW w:w="1306" w:type="dxa"/>
          </w:tcPr>
          <w:p w14:paraId="492EADF1"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1ED3D2A4"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3F449A1F" w14:textId="77777777" w:rsidR="003C2115" w:rsidRPr="0095704E"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45D9681C" w14:textId="77777777" w:rsidR="003C2115" w:rsidRDefault="003C2115"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bl>
    <w:p w14:paraId="1A542B04" w14:textId="77777777" w:rsidR="003C2115" w:rsidRDefault="003C2115" w:rsidP="00951B8B">
      <w:pPr>
        <w:rPr>
          <w:noProof/>
          <w:lang w:val="tr-TR"/>
        </w:rPr>
      </w:pPr>
    </w:p>
    <w:p w14:paraId="5A6DA321" w14:textId="3A77F4D7" w:rsidR="00423E28" w:rsidRDefault="00F4656F" w:rsidP="00423E28">
      <w:pPr>
        <w:pStyle w:val="Taslak3"/>
        <w:numPr>
          <w:ilvl w:val="2"/>
          <w:numId w:val="9"/>
        </w:numPr>
        <w:rPr>
          <w:noProof/>
          <w:lang w:val="tr-TR"/>
        </w:rPr>
      </w:pPr>
      <w:bookmarkStart w:id="28" w:name="_Toc179204288"/>
      <w:r>
        <w:rPr>
          <w:noProof/>
          <w:lang w:val="tr-TR"/>
        </w:rPr>
        <w:t>GM Onay Formu Aksiyonları</w:t>
      </w:r>
      <w:bookmarkEnd w:id="28"/>
    </w:p>
    <w:tbl>
      <w:tblPr>
        <w:tblStyle w:val="KlavuzuTablo4-Vurgu5"/>
        <w:tblW w:w="0" w:type="auto"/>
        <w:tblLook w:val="04A0" w:firstRow="1" w:lastRow="0" w:firstColumn="1" w:lastColumn="0" w:noHBand="0" w:noVBand="1"/>
      </w:tblPr>
      <w:tblGrid>
        <w:gridCol w:w="2405"/>
        <w:gridCol w:w="992"/>
        <w:gridCol w:w="5619"/>
      </w:tblGrid>
      <w:tr w:rsidR="000108C8" w14:paraId="763F2DF7" w14:textId="77777777" w:rsidTr="007E08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327D6C4" w14:textId="77777777" w:rsidR="000108C8" w:rsidRDefault="000108C8" w:rsidP="007E089F">
            <w:pPr>
              <w:pStyle w:val="TabloBalk"/>
            </w:pPr>
            <w:r>
              <w:t>İşlem Adı</w:t>
            </w:r>
          </w:p>
        </w:tc>
        <w:tc>
          <w:tcPr>
            <w:tcW w:w="992" w:type="dxa"/>
          </w:tcPr>
          <w:p w14:paraId="3A66FC36" w14:textId="77777777" w:rsidR="000108C8" w:rsidRDefault="000108C8" w:rsidP="007E089F">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1BE689BF" w14:textId="77777777" w:rsidR="000108C8" w:rsidRDefault="000108C8" w:rsidP="007E089F">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0108C8" w14:paraId="40322CD0" w14:textId="77777777" w:rsidTr="007E08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0D344CE" w14:textId="77777777" w:rsidR="000108C8" w:rsidRDefault="000108C8" w:rsidP="007E089F">
            <w:pPr>
              <w:pStyle w:val="Tabloerik"/>
            </w:pPr>
            <w:r>
              <w:t>Onayla</w:t>
            </w:r>
          </w:p>
        </w:tc>
        <w:tc>
          <w:tcPr>
            <w:tcW w:w="992" w:type="dxa"/>
          </w:tcPr>
          <w:p w14:paraId="74037836" w14:textId="77777777" w:rsidR="000108C8" w:rsidRDefault="000108C8" w:rsidP="007E089F">
            <w:pPr>
              <w:pStyle w:val="Tabloerik"/>
              <w:cnfStyle w:val="000000100000" w:firstRow="0" w:lastRow="0" w:firstColumn="0" w:lastColumn="0" w:oddVBand="0" w:evenVBand="0" w:oddHBand="1" w:evenHBand="0" w:firstRowFirstColumn="0" w:firstRowLastColumn="0" w:lastRowFirstColumn="0" w:lastRowLastColumn="0"/>
            </w:pPr>
            <w:r>
              <w:t>Evet</w:t>
            </w:r>
          </w:p>
        </w:tc>
        <w:tc>
          <w:tcPr>
            <w:tcW w:w="5619" w:type="dxa"/>
          </w:tcPr>
          <w:p w14:paraId="4427A6AE" w14:textId="77777777" w:rsidR="000108C8" w:rsidRDefault="000108C8" w:rsidP="007E089F">
            <w:pPr>
              <w:pStyle w:val="Tabloerik"/>
              <w:cnfStyle w:val="000000100000" w:firstRow="0" w:lastRow="0" w:firstColumn="0" w:lastColumn="0" w:oddVBand="0" w:evenVBand="0" w:oddHBand="1" w:evenHBand="0" w:firstRowFirstColumn="0" w:firstRowLastColumn="0" w:lastRowFirstColumn="0" w:lastRowLastColumn="0"/>
            </w:pPr>
          </w:p>
        </w:tc>
      </w:tr>
      <w:tr w:rsidR="000108C8" w14:paraId="73D8E733" w14:textId="77777777" w:rsidTr="007E089F">
        <w:tc>
          <w:tcPr>
            <w:cnfStyle w:val="001000000000" w:firstRow="0" w:lastRow="0" w:firstColumn="1" w:lastColumn="0" w:oddVBand="0" w:evenVBand="0" w:oddHBand="0" w:evenHBand="0" w:firstRowFirstColumn="0" w:firstRowLastColumn="0" w:lastRowFirstColumn="0" w:lastRowLastColumn="0"/>
            <w:tcW w:w="2405" w:type="dxa"/>
          </w:tcPr>
          <w:p w14:paraId="5FEE0BF7" w14:textId="77777777" w:rsidR="000108C8" w:rsidRDefault="000108C8" w:rsidP="007E089F">
            <w:pPr>
              <w:pStyle w:val="Tabloerik"/>
            </w:pPr>
            <w:r>
              <w:t>Ret</w:t>
            </w:r>
          </w:p>
        </w:tc>
        <w:tc>
          <w:tcPr>
            <w:tcW w:w="992" w:type="dxa"/>
          </w:tcPr>
          <w:p w14:paraId="4A4DEBDB" w14:textId="77777777" w:rsidR="000108C8" w:rsidRDefault="000108C8" w:rsidP="007E089F">
            <w:pPr>
              <w:pStyle w:val="Tabloerik"/>
              <w:cnfStyle w:val="000000000000" w:firstRow="0" w:lastRow="0" w:firstColumn="0" w:lastColumn="0" w:oddVBand="0" w:evenVBand="0" w:oddHBand="0" w:evenHBand="0" w:firstRowFirstColumn="0" w:firstRowLastColumn="0" w:lastRowFirstColumn="0" w:lastRowLastColumn="0"/>
            </w:pPr>
            <w:r>
              <w:t>Evet</w:t>
            </w:r>
          </w:p>
        </w:tc>
        <w:tc>
          <w:tcPr>
            <w:tcW w:w="5619" w:type="dxa"/>
          </w:tcPr>
          <w:p w14:paraId="2A5E0454" w14:textId="77777777" w:rsidR="000108C8" w:rsidRDefault="000108C8" w:rsidP="007E089F">
            <w:pPr>
              <w:pStyle w:val="Tabloerik"/>
              <w:cnfStyle w:val="000000000000" w:firstRow="0" w:lastRow="0" w:firstColumn="0" w:lastColumn="0" w:oddVBand="0" w:evenVBand="0" w:oddHBand="0" w:evenHBand="0" w:firstRowFirstColumn="0" w:firstRowLastColumn="0" w:lastRowFirstColumn="0" w:lastRowLastColumn="0"/>
            </w:pPr>
          </w:p>
        </w:tc>
      </w:tr>
    </w:tbl>
    <w:p w14:paraId="4127DD23" w14:textId="77777777" w:rsidR="003330FD" w:rsidRDefault="003330FD" w:rsidP="000108C8">
      <w:pPr>
        <w:rPr>
          <w:noProof/>
          <w:lang w:val="tr-TR"/>
        </w:rPr>
      </w:pPr>
    </w:p>
    <w:p w14:paraId="1B41894B" w14:textId="256F78EC" w:rsidR="00A7503D" w:rsidRDefault="00A7503D" w:rsidP="00A7503D">
      <w:pPr>
        <w:pStyle w:val="Taslak3"/>
        <w:numPr>
          <w:ilvl w:val="1"/>
          <w:numId w:val="9"/>
        </w:numPr>
        <w:rPr>
          <w:noProof/>
          <w:lang w:val="tr-TR"/>
        </w:rPr>
      </w:pPr>
      <w:bookmarkStart w:id="29" w:name="_Toc179204289"/>
      <w:r>
        <w:rPr>
          <w:noProof/>
          <w:lang w:val="tr-TR"/>
        </w:rPr>
        <w:lastRenderedPageBreak/>
        <w:t>Finans Onay Formu</w:t>
      </w:r>
      <w:bookmarkEnd w:id="29"/>
    </w:p>
    <w:p w14:paraId="710FBF2A" w14:textId="725569DF" w:rsidR="000108C8" w:rsidRDefault="00DD503D" w:rsidP="000108C8">
      <w:pPr>
        <w:rPr>
          <w:noProof/>
          <w:lang w:val="tr-TR"/>
        </w:rPr>
      </w:pPr>
      <w:r w:rsidRPr="00DD503D">
        <w:rPr>
          <w:noProof/>
          <w:lang w:val="tr-TR"/>
        </w:rPr>
        <w:drawing>
          <wp:inline distT="0" distB="0" distL="0" distR="0" wp14:anchorId="51CB79A9" wp14:editId="546692F0">
            <wp:extent cx="5943600" cy="4060825"/>
            <wp:effectExtent l="0" t="0" r="0" b="0"/>
            <wp:docPr id="2012620339" name="Resim 2012620339" descr="metin,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620339" name="Resim 1" descr="metin, ekran görüntüsü içeren bir resim&#10;&#10;Açıklama otomatik olarak oluşturuldu"/>
                    <pic:cNvPicPr/>
                  </pic:nvPicPr>
                  <pic:blipFill>
                    <a:blip r:embed="rId23"/>
                    <a:stretch>
                      <a:fillRect/>
                    </a:stretch>
                  </pic:blipFill>
                  <pic:spPr>
                    <a:xfrm>
                      <a:off x="0" y="0"/>
                      <a:ext cx="5943600" cy="4060825"/>
                    </a:xfrm>
                    <a:prstGeom prst="rect">
                      <a:avLst/>
                    </a:prstGeom>
                  </pic:spPr>
                </pic:pic>
              </a:graphicData>
            </a:graphic>
          </wp:inline>
        </w:drawing>
      </w:r>
    </w:p>
    <w:p w14:paraId="5BB48EA9" w14:textId="64C88442" w:rsidR="00A7503D" w:rsidRDefault="00A7503D" w:rsidP="00A7503D">
      <w:pPr>
        <w:pStyle w:val="Taslak3"/>
        <w:numPr>
          <w:ilvl w:val="2"/>
          <w:numId w:val="9"/>
        </w:numPr>
        <w:rPr>
          <w:noProof/>
          <w:lang w:val="tr-TR"/>
        </w:rPr>
      </w:pPr>
      <w:bookmarkStart w:id="30" w:name="_Toc179204290"/>
      <w:r>
        <w:rPr>
          <w:noProof/>
          <w:lang w:val="tr-TR"/>
        </w:rPr>
        <w:t>Finans Onay Formu Form A</w:t>
      </w:r>
      <w:r w:rsidR="003330FD">
        <w:rPr>
          <w:noProof/>
          <w:lang w:val="tr-TR"/>
        </w:rPr>
        <w:t>lanları</w:t>
      </w:r>
      <w:bookmarkEnd w:id="30"/>
    </w:p>
    <w:tbl>
      <w:tblPr>
        <w:tblStyle w:val="GridTable4-Accent11"/>
        <w:tblpPr w:leftFromText="141" w:rightFromText="141" w:vertAnchor="text" w:horzAnchor="margin" w:tblpY="147"/>
        <w:tblW w:w="9355" w:type="dxa"/>
        <w:tblLook w:val="04A0" w:firstRow="1" w:lastRow="0" w:firstColumn="1" w:lastColumn="0" w:noHBand="0" w:noVBand="1"/>
      </w:tblPr>
      <w:tblGrid>
        <w:gridCol w:w="1544"/>
        <w:gridCol w:w="1306"/>
        <w:gridCol w:w="1665"/>
        <w:gridCol w:w="1799"/>
        <w:gridCol w:w="3041"/>
      </w:tblGrid>
      <w:tr w:rsidR="00DD503D" w:rsidRPr="00A929A0" w14:paraId="47438081" w14:textId="77777777" w:rsidTr="007E089F">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hideMark/>
          </w:tcPr>
          <w:p w14:paraId="45F8F8F3" w14:textId="77777777" w:rsidR="00DD503D" w:rsidRPr="00A929A0" w:rsidRDefault="00DD503D" w:rsidP="007E089F">
            <w:pPr>
              <w:pStyle w:val="TabloBalk"/>
              <w:rPr>
                <w:b/>
              </w:rPr>
            </w:pPr>
            <w:r>
              <w:t>Alan Adı</w:t>
            </w:r>
          </w:p>
        </w:tc>
        <w:tc>
          <w:tcPr>
            <w:tcW w:w="1306" w:type="dxa"/>
            <w:hideMark/>
          </w:tcPr>
          <w:p w14:paraId="7B735512" w14:textId="77777777" w:rsidR="00DD503D" w:rsidRPr="00A929A0" w:rsidRDefault="00DD503D" w:rsidP="007E089F">
            <w:pPr>
              <w:pStyle w:val="TabloBalk"/>
              <w:cnfStyle w:val="100000000000" w:firstRow="1" w:lastRow="0" w:firstColumn="0" w:lastColumn="0" w:oddVBand="0" w:evenVBand="0" w:oddHBand="0" w:evenHBand="0" w:firstRowFirstColumn="0" w:firstRowLastColumn="0" w:lastRowFirstColumn="0" w:lastRowLastColumn="0"/>
              <w:rPr>
                <w:b/>
              </w:rPr>
            </w:pPr>
            <w:r>
              <w:t>PaperWork Tipi</w:t>
            </w:r>
          </w:p>
        </w:tc>
        <w:tc>
          <w:tcPr>
            <w:tcW w:w="1665" w:type="dxa"/>
            <w:hideMark/>
          </w:tcPr>
          <w:p w14:paraId="129388BB" w14:textId="77777777" w:rsidR="00DD503D" w:rsidRPr="00A929A0" w:rsidRDefault="00DD503D" w:rsidP="007E089F">
            <w:pPr>
              <w:pStyle w:val="TabloBalk"/>
              <w:cnfStyle w:val="100000000000" w:firstRow="1" w:lastRow="0" w:firstColumn="0" w:lastColumn="0" w:oddVBand="0" w:evenVBand="0" w:oddHBand="0" w:evenHBand="0" w:firstRowFirstColumn="0" w:firstRowLastColumn="0" w:lastRowFirstColumn="0" w:lastRowLastColumn="0"/>
              <w:rPr>
                <w:b/>
              </w:rPr>
            </w:pPr>
            <w:r>
              <w:t>Zorunlu</w:t>
            </w:r>
          </w:p>
        </w:tc>
        <w:tc>
          <w:tcPr>
            <w:tcW w:w="1799" w:type="dxa"/>
            <w:hideMark/>
          </w:tcPr>
          <w:p w14:paraId="40F124B5" w14:textId="77777777" w:rsidR="00DD503D" w:rsidRPr="00A929A0" w:rsidRDefault="00DD503D" w:rsidP="007E089F">
            <w:pPr>
              <w:pStyle w:val="TabloBalk"/>
              <w:cnfStyle w:val="100000000000" w:firstRow="1" w:lastRow="0" w:firstColumn="0" w:lastColumn="0" w:oddVBand="0" w:evenVBand="0" w:oddHBand="0" w:evenHBand="0" w:firstRowFirstColumn="0" w:firstRowLastColumn="0" w:lastRowFirstColumn="0" w:lastRowLastColumn="0"/>
              <w:rPr>
                <w:b/>
              </w:rPr>
            </w:pPr>
            <w:r>
              <w:t>Aktiflik</w:t>
            </w:r>
          </w:p>
        </w:tc>
        <w:tc>
          <w:tcPr>
            <w:tcW w:w="3041" w:type="dxa"/>
            <w:hideMark/>
          </w:tcPr>
          <w:p w14:paraId="7E1A051F" w14:textId="77777777" w:rsidR="00DD503D" w:rsidRPr="00A929A0" w:rsidRDefault="00DD503D" w:rsidP="007E089F">
            <w:pPr>
              <w:pStyle w:val="TabloBalk"/>
              <w:cnfStyle w:val="100000000000" w:firstRow="1" w:lastRow="0" w:firstColumn="0" w:lastColumn="0" w:oddVBand="0" w:evenVBand="0" w:oddHBand="0" w:evenHBand="0" w:firstRowFirstColumn="0" w:firstRowLastColumn="0" w:lastRowFirstColumn="0" w:lastRowLastColumn="0"/>
              <w:rPr>
                <w:b/>
              </w:rPr>
            </w:pPr>
            <w:r w:rsidRPr="00A929A0">
              <w:t>Açıklama</w:t>
            </w:r>
          </w:p>
        </w:tc>
      </w:tr>
      <w:tr w:rsidR="00DD503D" w:rsidRPr="00A929A0" w14:paraId="06C02179"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3A5B3A7" w14:textId="77777777" w:rsidR="00DD503D" w:rsidRPr="00A929A0" w:rsidRDefault="00DD503D" w:rsidP="007E089F">
            <w:pPr>
              <w:pStyle w:val="Tabloerik"/>
            </w:pPr>
            <w:r>
              <w:rPr>
                <w:sz w:val="22"/>
              </w:rPr>
              <w:t>Açıklama</w:t>
            </w:r>
          </w:p>
        </w:tc>
        <w:tc>
          <w:tcPr>
            <w:tcW w:w="1306" w:type="dxa"/>
          </w:tcPr>
          <w:p w14:paraId="06E9B888" w14:textId="77777777" w:rsidR="00DD503D" w:rsidRPr="00A929A0"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Serbest Yazı</w:t>
            </w:r>
          </w:p>
        </w:tc>
        <w:tc>
          <w:tcPr>
            <w:tcW w:w="1665" w:type="dxa"/>
          </w:tcPr>
          <w:p w14:paraId="4F58E8FC" w14:textId="77777777" w:rsidR="00DD503D" w:rsidRPr="00A929A0"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799" w:type="dxa"/>
          </w:tcPr>
          <w:p w14:paraId="20EEF280" w14:textId="77777777" w:rsidR="00DD503D" w:rsidRPr="00A929A0"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hideMark/>
          </w:tcPr>
          <w:p w14:paraId="09D9E202" w14:textId="77777777" w:rsidR="00DD503D" w:rsidRPr="00A929A0"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1000</w:t>
            </w:r>
          </w:p>
        </w:tc>
      </w:tr>
      <w:tr w:rsidR="00DD503D" w:rsidRPr="00A929A0" w14:paraId="19C0A64F"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3D0E205" w14:textId="77777777" w:rsidR="00DD503D" w:rsidRDefault="00DD503D" w:rsidP="007E089F">
            <w:pPr>
              <w:pStyle w:val="Tabloerik"/>
            </w:pPr>
            <w:r>
              <w:rPr>
                <w:sz w:val="22"/>
              </w:rPr>
              <w:t>Adı Soyadı</w:t>
            </w:r>
          </w:p>
        </w:tc>
        <w:tc>
          <w:tcPr>
            <w:tcW w:w="1306" w:type="dxa"/>
          </w:tcPr>
          <w:p w14:paraId="4F7BA318" w14:textId="77777777" w:rsidR="00DD503D" w:rsidRPr="00A929A0" w:rsidRDefault="00DD503D" w:rsidP="007E089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665" w:type="dxa"/>
          </w:tcPr>
          <w:p w14:paraId="552CC248" w14:textId="77777777" w:rsidR="00DD503D" w:rsidRPr="00A929A0" w:rsidRDefault="00DD503D"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312639F2" w14:textId="77777777" w:rsidR="00DD503D" w:rsidRPr="00A929A0" w:rsidRDefault="00DD503D"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41" w:type="dxa"/>
          </w:tcPr>
          <w:p w14:paraId="2289C112"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DD503D" w:rsidRPr="00A929A0" w14:paraId="4E5A5C20"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EB8E537" w14:textId="77777777" w:rsidR="00DD503D" w:rsidRDefault="00DD503D" w:rsidP="007E089F">
            <w:pPr>
              <w:pStyle w:val="Tabloerik"/>
            </w:pPr>
            <w:r w:rsidRPr="003F0A8C">
              <w:rPr>
                <w:sz w:val="22"/>
              </w:rPr>
              <w:t>Başlangıç Tarihi</w:t>
            </w:r>
          </w:p>
        </w:tc>
        <w:tc>
          <w:tcPr>
            <w:tcW w:w="1306" w:type="dxa"/>
          </w:tcPr>
          <w:p w14:paraId="663E3184"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Tarih</w:t>
            </w:r>
          </w:p>
        </w:tc>
        <w:tc>
          <w:tcPr>
            <w:tcW w:w="1665" w:type="dxa"/>
          </w:tcPr>
          <w:p w14:paraId="7AFE7A2E"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0FA21FC4"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59A948CA"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p>
        </w:tc>
      </w:tr>
      <w:tr w:rsidR="00DD503D" w:rsidRPr="00A929A0" w14:paraId="2B0321F3"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B8D234B" w14:textId="77777777" w:rsidR="00DD503D" w:rsidRDefault="00DD503D" w:rsidP="007E089F">
            <w:pPr>
              <w:pStyle w:val="Tabloerik"/>
            </w:pPr>
            <w:r>
              <w:rPr>
                <w:sz w:val="22"/>
              </w:rPr>
              <w:t>Bitiş Tarihi</w:t>
            </w:r>
          </w:p>
        </w:tc>
        <w:tc>
          <w:tcPr>
            <w:tcW w:w="1306" w:type="dxa"/>
          </w:tcPr>
          <w:p w14:paraId="708FF51F"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pPr>
            <w:r>
              <w:rPr>
                <w:sz w:val="22"/>
              </w:rPr>
              <w:t>Tarih</w:t>
            </w:r>
          </w:p>
        </w:tc>
        <w:tc>
          <w:tcPr>
            <w:tcW w:w="1665" w:type="dxa"/>
          </w:tcPr>
          <w:p w14:paraId="5DBB9049"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7F9B1B41"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3041" w:type="dxa"/>
          </w:tcPr>
          <w:p w14:paraId="7C718B8A"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pPr>
          </w:p>
        </w:tc>
      </w:tr>
      <w:tr w:rsidR="00DD503D" w:rsidRPr="00A929A0" w14:paraId="2C00EAF7"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323A21A6" w14:textId="77777777" w:rsidR="00DD503D" w:rsidRDefault="00DD503D" w:rsidP="007E089F">
            <w:pPr>
              <w:pStyle w:val="Tabloerik"/>
            </w:pPr>
            <w:r>
              <w:rPr>
                <w:sz w:val="22"/>
              </w:rPr>
              <w:t>Bölüm Program Adı</w:t>
            </w:r>
          </w:p>
        </w:tc>
        <w:tc>
          <w:tcPr>
            <w:tcW w:w="1306" w:type="dxa"/>
          </w:tcPr>
          <w:p w14:paraId="7B29A3E2"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65" w:type="dxa"/>
          </w:tcPr>
          <w:p w14:paraId="0781195B"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7EB65C18"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34F81315"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120</w:t>
            </w:r>
          </w:p>
        </w:tc>
      </w:tr>
      <w:tr w:rsidR="00DD503D" w:rsidRPr="00A929A0" w14:paraId="6860133B"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3A42D382" w14:textId="77777777" w:rsidR="00DD503D" w:rsidRDefault="00DD503D" w:rsidP="007E089F">
            <w:pPr>
              <w:pStyle w:val="Tabloerik"/>
            </w:pPr>
            <w:r>
              <w:rPr>
                <w:sz w:val="22"/>
              </w:rPr>
              <w:t>Departman</w:t>
            </w:r>
          </w:p>
        </w:tc>
        <w:tc>
          <w:tcPr>
            <w:tcW w:w="1306" w:type="dxa"/>
          </w:tcPr>
          <w:p w14:paraId="30B8EA89" w14:textId="3DB03354" w:rsidR="00DD503D" w:rsidRDefault="00106251" w:rsidP="007E089F">
            <w:pPr>
              <w:pStyle w:val="Tabloerik"/>
              <w:cnfStyle w:val="000000000000" w:firstRow="0" w:lastRow="0" w:firstColumn="0" w:lastColumn="0" w:oddVBand="0" w:evenVBand="0" w:oddHBand="0" w:evenHBand="0" w:firstRowFirstColumn="0" w:firstRowLastColumn="0" w:lastRowFirstColumn="0" w:lastRowLastColumn="0"/>
            </w:pPr>
            <w:r>
              <w:rPr>
                <w:sz w:val="22"/>
              </w:rPr>
              <w:t>Liste</w:t>
            </w:r>
          </w:p>
        </w:tc>
        <w:tc>
          <w:tcPr>
            <w:tcW w:w="1665" w:type="dxa"/>
          </w:tcPr>
          <w:p w14:paraId="410A481C"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799" w:type="dxa"/>
          </w:tcPr>
          <w:p w14:paraId="427D38CE"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041" w:type="dxa"/>
          </w:tcPr>
          <w:p w14:paraId="58F9207C"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DD503D" w:rsidRPr="00A929A0" w14:paraId="6BEF755F"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48CEA4A3" w14:textId="77777777" w:rsidR="00DD503D" w:rsidRDefault="00DD503D" w:rsidP="007E089F">
            <w:pPr>
              <w:pStyle w:val="Tabloerik"/>
            </w:pPr>
            <w:r>
              <w:rPr>
                <w:sz w:val="22"/>
              </w:rPr>
              <w:t>Kategori</w:t>
            </w:r>
          </w:p>
        </w:tc>
        <w:tc>
          <w:tcPr>
            <w:tcW w:w="1306" w:type="dxa"/>
          </w:tcPr>
          <w:p w14:paraId="3A8ED1C3"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665" w:type="dxa"/>
          </w:tcPr>
          <w:p w14:paraId="141209CC"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799" w:type="dxa"/>
          </w:tcPr>
          <w:p w14:paraId="130E966D"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041" w:type="dxa"/>
          </w:tcPr>
          <w:p w14:paraId="31AD99BB"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rPr>
                <w:sz w:val="22"/>
              </w:rPr>
              <w:t>75</w:t>
            </w:r>
          </w:p>
        </w:tc>
      </w:tr>
      <w:tr w:rsidR="00DD503D" w:rsidRPr="00A929A0" w14:paraId="1DDBFF8F"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C76A091" w14:textId="77777777" w:rsidR="00DD503D" w:rsidRDefault="00DD503D" w:rsidP="007E089F">
            <w:pPr>
              <w:pStyle w:val="Tabloerik"/>
              <w:rPr>
                <w:sz w:val="22"/>
              </w:rPr>
            </w:pPr>
            <w:r>
              <w:rPr>
                <w:sz w:val="22"/>
              </w:rPr>
              <w:lastRenderedPageBreak/>
              <w:t>Okul Adı</w:t>
            </w:r>
          </w:p>
        </w:tc>
        <w:tc>
          <w:tcPr>
            <w:tcW w:w="1306" w:type="dxa"/>
          </w:tcPr>
          <w:p w14:paraId="4DFAB99C"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26AF74D5"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3421DD15"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3041" w:type="dxa"/>
          </w:tcPr>
          <w:p w14:paraId="122B2FF8"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70</w:t>
            </w:r>
          </w:p>
        </w:tc>
      </w:tr>
      <w:tr w:rsidR="00DD503D" w:rsidRPr="00A929A0" w14:paraId="45D72544"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1BE7C8D9" w14:textId="77777777" w:rsidR="00DD503D" w:rsidRDefault="00DD503D" w:rsidP="007E089F">
            <w:pPr>
              <w:pStyle w:val="Tabloerik"/>
              <w:rPr>
                <w:sz w:val="22"/>
              </w:rPr>
            </w:pPr>
            <w:r>
              <w:rPr>
                <w:sz w:val="22"/>
              </w:rPr>
              <w:t>Ödemenin Yapılması Gereken Tarih Aralığı Başlangıç</w:t>
            </w:r>
          </w:p>
        </w:tc>
        <w:tc>
          <w:tcPr>
            <w:tcW w:w="1306" w:type="dxa"/>
          </w:tcPr>
          <w:p w14:paraId="2610F3A4"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665" w:type="dxa"/>
          </w:tcPr>
          <w:p w14:paraId="735FA701"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3796B5B1"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2BC52989"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DD503D" w:rsidRPr="00A929A0" w14:paraId="7331A8D2"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9BD79E4" w14:textId="77777777" w:rsidR="00DD503D" w:rsidRDefault="00DD503D" w:rsidP="007E089F">
            <w:pPr>
              <w:pStyle w:val="Tabloerik"/>
              <w:rPr>
                <w:sz w:val="22"/>
              </w:rPr>
            </w:pPr>
            <w:r>
              <w:rPr>
                <w:sz w:val="22"/>
              </w:rPr>
              <w:t>Ödemenin Yapılması Gereken Tarih Aralığı Bitiş</w:t>
            </w:r>
          </w:p>
        </w:tc>
        <w:tc>
          <w:tcPr>
            <w:tcW w:w="1306" w:type="dxa"/>
          </w:tcPr>
          <w:p w14:paraId="24FA1804"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65" w:type="dxa"/>
          </w:tcPr>
          <w:p w14:paraId="2978126B"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7E6758DA"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5DC8960F"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DD503D" w:rsidRPr="00A929A0" w14:paraId="4C72DCE8"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326654B" w14:textId="77777777" w:rsidR="00DD503D" w:rsidRDefault="00DD503D" w:rsidP="007E089F">
            <w:pPr>
              <w:pStyle w:val="Tabloerik"/>
              <w:rPr>
                <w:sz w:val="22"/>
              </w:rPr>
            </w:pPr>
            <w:r>
              <w:rPr>
                <w:sz w:val="22"/>
              </w:rPr>
              <w:t>Pozisyon</w:t>
            </w:r>
          </w:p>
        </w:tc>
        <w:tc>
          <w:tcPr>
            <w:tcW w:w="1306" w:type="dxa"/>
          </w:tcPr>
          <w:p w14:paraId="0308C265"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65" w:type="dxa"/>
          </w:tcPr>
          <w:p w14:paraId="02164F7F"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2CF47476"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39249B9E"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70</w:t>
            </w:r>
          </w:p>
        </w:tc>
      </w:tr>
      <w:tr w:rsidR="00DD503D" w:rsidRPr="00A929A0" w14:paraId="2F0E6AA7"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6D918852" w14:textId="77777777" w:rsidR="00DD503D" w:rsidRDefault="00DD503D" w:rsidP="007E089F">
            <w:pPr>
              <w:pStyle w:val="Tabloerik"/>
              <w:rPr>
                <w:sz w:val="22"/>
              </w:rPr>
            </w:pPr>
            <w:r>
              <w:rPr>
                <w:sz w:val="22"/>
              </w:rPr>
              <w:t>Program Süresi</w:t>
            </w:r>
          </w:p>
        </w:tc>
        <w:tc>
          <w:tcPr>
            <w:tcW w:w="1306" w:type="dxa"/>
          </w:tcPr>
          <w:p w14:paraId="03279C0B"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2199F4FD"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2A586116"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sidRPr="0095704E">
              <w:rPr>
                <w:sz w:val="22"/>
              </w:rPr>
              <w:t>Evet</w:t>
            </w:r>
          </w:p>
        </w:tc>
        <w:tc>
          <w:tcPr>
            <w:tcW w:w="3041" w:type="dxa"/>
          </w:tcPr>
          <w:p w14:paraId="1B9144F0"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r w:rsidR="00DD503D" w:rsidRPr="00A929A0" w14:paraId="046E7F90"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571E5CBD" w14:textId="77777777" w:rsidR="00DD503D" w:rsidRDefault="00DD503D" w:rsidP="007E089F">
            <w:pPr>
              <w:pStyle w:val="Tabloerik"/>
              <w:rPr>
                <w:sz w:val="22"/>
              </w:rPr>
            </w:pPr>
            <w:r>
              <w:rPr>
                <w:sz w:val="22"/>
              </w:rPr>
              <w:t>Ücreti</w:t>
            </w:r>
          </w:p>
        </w:tc>
        <w:tc>
          <w:tcPr>
            <w:tcW w:w="1306" w:type="dxa"/>
          </w:tcPr>
          <w:p w14:paraId="42D890DB"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Para</w:t>
            </w:r>
          </w:p>
        </w:tc>
        <w:tc>
          <w:tcPr>
            <w:tcW w:w="1665" w:type="dxa"/>
          </w:tcPr>
          <w:p w14:paraId="093A055E"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11EC9888"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sidRPr="0095704E">
              <w:rPr>
                <w:sz w:val="22"/>
              </w:rPr>
              <w:t>Evet</w:t>
            </w:r>
          </w:p>
        </w:tc>
        <w:tc>
          <w:tcPr>
            <w:tcW w:w="3041" w:type="dxa"/>
          </w:tcPr>
          <w:p w14:paraId="3CA4416B"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DD503D" w:rsidRPr="00A929A0" w14:paraId="5F1D5CFD"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9355" w:type="dxa"/>
            <w:gridSpan w:val="5"/>
          </w:tcPr>
          <w:p w14:paraId="1E207B0D" w14:textId="77777777" w:rsidR="00DD503D" w:rsidRPr="002C7785" w:rsidRDefault="00DD503D" w:rsidP="007E089F">
            <w:pPr>
              <w:pStyle w:val="Tabloerik"/>
              <w:jc w:val="center"/>
              <w:rPr>
                <w:color w:val="FF0000"/>
                <w:sz w:val="24"/>
                <w:szCs w:val="36"/>
              </w:rPr>
            </w:pPr>
            <w:r w:rsidRPr="002C7785">
              <w:rPr>
                <w:color w:val="FF0000"/>
                <w:sz w:val="28"/>
                <w:szCs w:val="40"/>
              </w:rPr>
              <w:t>İşlem Tarihçesi</w:t>
            </w:r>
          </w:p>
        </w:tc>
      </w:tr>
      <w:tr w:rsidR="00DD503D" w:rsidRPr="00A929A0" w14:paraId="32D6DA4A"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48549C1" w14:textId="77777777" w:rsidR="00DD503D" w:rsidRDefault="00DD503D" w:rsidP="007E089F">
            <w:pPr>
              <w:pStyle w:val="Tabloerik"/>
              <w:rPr>
                <w:sz w:val="22"/>
              </w:rPr>
            </w:pPr>
            <w:r>
              <w:rPr>
                <w:sz w:val="22"/>
              </w:rPr>
              <w:t>İşlemi Gerçekleştiren</w:t>
            </w:r>
          </w:p>
        </w:tc>
        <w:tc>
          <w:tcPr>
            <w:tcW w:w="1306" w:type="dxa"/>
          </w:tcPr>
          <w:p w14:paraId="086B1D8D"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665" w:type="dxa"/>
          </w:tcPr>
          <w:p w14:paraId="105952B0"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4DC5E0B6" w14:textId="77777777" w:rsidR="00DD503D" w:rsidRPr="0095704E"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3B4A777D"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75</w:t>
            </w:r>
          </w:p>
        </w:tc>
      </w:tr>
      <w:tr w:rsidR="00DD503D" w:rsidRPr="00A929A0" w14:paraId="4D6A4365"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77812797" w14:textId="77777777" w:rsidR="00DD503D" w:rsidRDefault="00DD503D" w:rsidP="007E089F">
            <w:pPr>
              <w:pStyle w:val="Tabloerik"/>
              <w:rPr>
                <w:sz w:val="22"/>
              </w:rPr>
            </w:pPr>
            <w:r>
              <w:rPr>
                <w:sz w:val="22"/>
              </w:rPr>
              <w:t>İşlem Tarih</w:t>
            </w:r>
          </w:p>
        </w:tc>
        <w:tc>
          <w:tcPr>
            <w:tcW w:w="1306" w:type="dxa"/>
          </w:tcPr>
          <w:p w14:paraId="30D8BC79"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665" w:type="dxa"/>
          </w:tcPr>
          <w:p w14:paraId="05C3481A"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2FB1AE44" w14:textId="77777777" w:rsidR="00DD503D" w:rsidRPr="0095704E"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4E772F9C"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DD503D" w:rsidRPr="00A929A0" w14:paraId="4361FE75"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4" w:type="dxa"/>
          </w:tcPr>
          <w:p w14:paraId="00A85DBA" w14:textId="77777777" w:rsidR="00DD503D" w:rsidRDefault="00DD503D" w:rsidP="007E089F">
            <w:pPr>
              <w:pStyle w:val="Tabloerik"/>
              <w:rPr>
                <w:sz w:val="22"/>
              </w:rPr>
            </w:pPr>
            <w:r>
              <w:rPr>
                <w:sz w:val="22"/>
              </w:rPr>
              <w:t>İşlem Açıklama</w:t>
            </w:r>
          </w:p>
        </w:tc>
        <w:tc>
          <w:tcPr>
            <w:tcW w:w="1306" w:type="dxa"/>
          </w:tcPr>
          <w:p w14:paraId="5620487D"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Serbest Yazı</w:t>
            </w:r>
          </w:p>
        </w:tc>
        <w:tc>
          <w:tcPr>
            <w:tcW w:w="1665" w:type="dxa"/>
          </w:tcPr>
          <w:p w14:paraId="2F89CBCA"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799" w:type="dxa"/>
          </w:tcPr>
          <w:p w14:paraId="545BC44C" w14:textId="77777777" w:rsidR="00DD503D" w:rsidRPr="0095704E"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041" w:type="dxa"/>
          </w:tcPr>
          <w:p w14:paraId="5F866F20"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1000</w:t>
            </w:r>
          </w:p>
        </w:tc>
      </w:tr>
      <w:tr w:rsidR="00DD503D" w:rsidRPr="00A929A0" w14:paraId="3A940839"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544" w:type="dxa"/>
          </w:tcPr>
          <w:p w14:paraId="216BB48F" w14:textId="77777777" w:rsidR="00DD503D" w:rsidRDefault="00DD503D" w:rsidP="007E089F">
            <w:pPr>
              <w:pStyle w:val="Tabloerik"/>
              <w:rPr>
                <w:sz w:val="22"/>
              </w:rPr>
            </w:pPr>
            <w:r>
              <w:rPr>
                <w:sz w:val="22"/>
              </w:rPr>
              <w:t>İşlem Karar</w:t>
            </w:r>
          </w:p>
        </w:tc>
        <w:tc>
          <w:tcPr>
            <w:tcW w:w="1306" w:type="dxa"/>
          </w:tcPr>
          <w:p w14:paraId="3BFA9490"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665" w:type="dxa"/>
          </w:tcPr>
          <w:p w14:paraId="17221E26"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799" w:type="dxa"/>
          </w:tcPr>
          <w:p w14:paraId="12EB565F" w14:textId="77777777" w:rsidR="00DD503D" w:rsidRPr="0095704E"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041" w:type="dxa"/>
          </w:tcPr>
          <w:p w14:paraId="695D47B0" w14:textId="77777777" w:rsidR="00DD503D" w:rsidRDefault="00DD503D"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20</w:t>
            </w:r>
          </w:p>
        </w:tc>
      </w:tr>
    </w:tbl>
    <w:p w14:paraId="27DA64F1" w14:textId="77777777" w:rsidR="00DD503D" w:rsidRDefault="00DD503D" w:rsidP="00DD503D">
      <w:pPr>
        <w:rPr>
          <w:noProof/>
          <w:lang w:val="tr-TR"/>
        </w:rPr>
      </w:pPr>
    </w:p>
    <w:p w14:paraId="64A0EDF3" w14:textId="701FA8F4" w:rsidR="003330FD" w:rsidRDefault="003330FD" w:rsidP="003330FD">
      <w:pPr>
        <w:pStyle w:val="Taslak3"/>
        <w:numPr>
          <w:ilvl w:val="2"/>
          <w:numId w:val="9"/>
        </w:numPr>
        <w:rPr>
          <w:noProof/>
          <w:lang w:val="tr-TR"/>
        </w:rPr>
      </w:pPr>
      <w:bookmarkStart w:id="31" w:name="_Toc179204291"/>
      <w:r>
        <w:rPr>
          <w:noProof/>
          <w:lang w:val="tr-TR"/>
        </w:rPr>
        <w:t>Finans Onay Formu Aksiyonları</w:t>
      </w:r>
      <w:bookmarkEnd w:id="31"/>
    </w:p>
    <w:tbl>
      <w:tblPr>
        <w:tblStyle w:val="KlavuzuTablo4-Vurgu5"/>
        <w:tblW w:w="0" w:type="auto"/>
        <w:tblLook w:val="04A0" w:firstRow="1" w:lastRow="0" w:firstColumn="1" w:lastColumn="0" w:noHBand="0" w:noVBand="1"/>
      </w:tblPr>
      <w:tblGrid>
        <w:gridCol w:w="2405"/>
        <w:gridCol w:w="992"/>
        <w:gridCol w:w="5619"/>
      </w:tblGrid>
      <w:tr w:rsidR="00DD503D" w14:paraId="4E33DF2D" w14:textId="77777777" w:rsidTr="007E08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E360D7A" w14:textId="77777777" w:rsidR="00DD503D" w:rsidRDefault="00DD503D" w:rsidP="007E089F">
            <w:pPr>
              <w:pStyle w:val="TabloBalk"/>
            </w:pPr>
            <w:r>
              <w:t>İşlem Adı</w:t>
            </w:r>
          </w:p>
        </w:tc>
        <w:tc>
          <w:tcPr>
            <w:tcW w:w="992" w:type="dxa"/>
          </w:tcPr>
          <w:p w14:paraId="7AB006FD" w14:textId="77777777" w:rsidR="00DD503D" w:rsidRDefault="00DD503D" w:rsidP="007E089F">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4E0919E9" w14:textId="77777777" w:rsidR="00DD503D" w:rsidRDefault="00DD503D" w:rsidP="007E089F">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DD503D" w14:paraId="5A69B0F9" w14:textId="77777777" w:rsidTr="007E08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705B1E4" w14:textId="77777777" w:rsidR="00DD503D" w:rsidRDefault="00DD503D" w:rsidP="007E089F">
            <w:pPr>
              <w:pStyle w:val="Tabloerik"/>
            </w:pPr>
            <w:r>
              <w:t>İlerlet</w:t>
            </w:r>
          </w:p>
        </w:tc>
        <w:tc>
          <w:tcPr>
            <w:tcW w:w="992" w:type="dxa"/>
          </w:tcPr>
          <w:p w14:paraId="70864AEC"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r>
              <w:t>Evet</w:t>
            </w:r>
          </w:p>
        </w:tc>
        <w:tc>
          <w:tcPr>
            <w:tcW w:w="5619" w:type="dxa"/>
          </w:tcPr>
          <w:p w14:paraId="6AF52A6E" w14:textId="77777777" w:rsidR="00DD503D" w:rsidRDefault="00DD503D" w:rsidP="007E089F">
            <w:pPr>
              <w:pStyle w:val="Tabloerik"/>
              <w:cnfStyle w:val="000000100000" w:firstRow="0" w:lastRow="0" w:firstColumn="0" w:lastColumn="0" w:oddVBand="0" w:evenVBand="0" w:oddHBand="1" w:evenHBand="0" w:firstRowFirstColumn="0" w:firstRowLastColumn="0" w:lastRowFirstColumn="0" w:lastRowLastColumn="0"/>
            </w:pPr>
          </w:p>
        </w:tc>
      </w:tr>
    </w:tbl>
    <w:p w14:paraId="5FB33F17" w14:textId="77777777" w:rsidR="00DD503D" w:rsidRDefault="00DD503D" w:rsidP="00DD503D">
      <w:pPr>
        <w:rPr>
          <w:noProof/>
          <w:lang w:val="tr-TR"/>
        </w:rPr>
      </w:pPr>
    </w:p>
    <w:p w14:paraId="01417F61" w14:textId="64D54E55" w:rsidR="00883A69" w:rsidRDefault="00883A69" w:rsidP="00791006">
      <w:pPr>
        <w:pStyle w:val="Taslak1"/>
        <w:numPr>
          <w:ilvl w:val="0"/>
          <w:numId w:val="9"/>
        </w:numPr>
        <w:rPr>
          <w:noProof/>
          <w:lang w:val="tr-TR"/>
        </w:rPr>
      </w:pPr>
      <w:bookmarkStart w:id="32" w:name="_Toc179204292"/>
      <w:r w:rsidRPr="00791006">
        <w:rPr>
          <w:noProof/>
          <w:lang w:val="tr-TR"/>
        </w:rPr>
        <w:t>Yetki Seti</w:t>
      </w:r>
      <w:bookmarkEnd w:id="32"/>
    </w:p>
    <w:p w14:paraId="39A07DF5" w14:textId="71DC5CBF" w:rsidR="001947EF" w:rsidRDefault="00C9456A" w:rsidP="00DD6665">
      <w:pPr>
        <w:rPr>
          <w:noProof/>
          <w:sz w:val="24"/>
          <w:szCs w:val="24"/>
          <w:lang w:val="tr-TR"/>
        </w:rPr>
      </w:pPr>
      <w:r w:rsidRPr="00C9456A">
        <w:rPr>
          <w:b/>
          <w:bCs/>
          <w:noProof/>
          <w:sz w:val="24"/>
          <w:szCs w:val="24"/>
          <w:lang w:val="tr-TR"/>
        </w:rPr>
        <w:t>Tasarım Yetki Seti:</w:t>
      </w:r>
      <w:r>
        <w:rPr>
          <w:b/>
          <w:bCs/>
          <w:noProof/>
          <w:sz w:val="24"/>
          <w:szCs w:val="24"/>
          <w:lang w:val="tr-TR"/>
        </w:rPr>
        <w:t xml:space="preserve"> </w:t>
      </w:r>
      <w:r>
        <w:rPr>
          <w:noProof/>
          <w:sz w:val="24"/>
          <w:szCs w:val="24"/>
          <w:lang w:val="tr-TR"/>
        </w:rPr>
        <w:t>Tasarım</w:t>
      </w:r>
    </w:p>
    <w:p w14:paraId="61594B30" w14:textId="037F43A9" w:rsidR="00C9456A" w:rsidRDefault="00C9456A" w:rsidP="00DD6665">
      <w:pPr>
        <w:rPr>
          <w:noProof/>
          <w:sz w:val="24"/>
          <w:szCs w:val="24"/>
          <w:lang w:val="tr-TR"/>
        </w:rPr>
      </w:pPr>
      <w:r>
        <w:rPr>
          <w:b/>
          <w:bCs/>
          <w:noProof/>
          <w:sz w:val="24"/>
          <w:szCs w:val="24"/>
          <w:lang w:val="tr-TR"/>
        </w:rPr>
        <w:t>Yetki Seti:</w:t>
      </w:r>
      <w:r w:rsidR="00392061">
        <w:rPr>
          <w:b/>
          <w:bCs/>
          <w:noProof/>
          <w:sz w:val="24"/>
          <w:szCs w:val="24"/>
          <w:lang w:val="tr-TR"/>
        </w:rPr>
        <w:t xml:space="preserve"> </w:t>
      </w:r>
      <w:r w:rsidR="00392061">
        <w:rPr>
          <w:noProof/>
          <w:sz w:val="24"/>
          <w:szCs w:val="24"/>
          <w:lang w:val="tr-TR"/>
        </w:rPr>
        <w:t>Def</w:t>
      </w:r>
      <w:r w:rsidR="00123D24">
        <w:rPr>
          <w:noProof/>
          <w:sz w:val="24"/>
          <w:szCs w:val="24"/>
          <w:lang w:val="tr-TR"/>
        </w:rPr>
        <w:t>ault ACL</w:t>
      </w:r>
    </w:p>
    <w:p w14:paraId="4EF43249" w14:textId="6695FB54" w:rsidR="00123D24" w:rsidRPr="008C35AD" w:rsidRDefault="008C35AD" w:rsidP="00DD6665">
      <w:pPr>
        <w:rPr>
          <w:b/>
          <w:bCs/>
          <w:noProof/>
          <w:sz w:val="24"/>
          <w:szCs w:val="24"/>
          <w:lang w:val="tr-TR"/>
        </w:rPr>
      </w:pPr>
      <w:r>
        <w:rPr>
          <w:b/>
          <w:bCs/>
          <w:noProof/>
          <w:sz w:val="24"/>
          <w:szCs w:val="24"/>
          <w:lang w:val="tr-TR"/>
        </w:rPr>
        <w:t xml:space="preserve">Yönetim Yetki Seti: </w:t>
      </w:r>
      <w:r w:rsidRPr="008C35AD">
        <w:rPr>
          <w:noProof/>
          <w:sz w:val="24"/>
          <w:szCs w:val="24"/>
          <w:lang w:val="tr-TR"/>
        </w:rPr>
        <w:t>Tools ACL</w:t>
      </w:r>
    </w:p>
    <w:p w14:paraId="3793E81A" w14:textId="007E65A5" w:rsidR="006A5CD9" w:rsidRDefault="00883A69" w:rsidP="006A5CD9">
      <w:pPr>
        <w:pStyle w:val="Taslak1"/>
        <w:numPr>
          <w:ilvl w:val="0"/>
          <w:numId w:val="9"/>
        </w:numPr>
        <w:rPr>
          <w:noProof/>
          <w:lang w:val="tr-TR"/>
        </w:rPr>
      </w:pPr>
      <w:bookmarkStart w:id="33" w:name="_Toc179204293"/>
      <w:r w:rsidRPr="00791006">
        <w:rPr>
          <w:noProof/>
          <w:lang w:val="tr-TR"/>
        </w:rPr>
        <w:lastRenderedPageBreak/>
        <w:t>Organizasyon Şeması</w:t>
      </w:r>
      <w:bookmarkEnd w:id="33"/>
    </w:p>
    <w:p w14:paraId="14D71EDE" w14:textId="336494CE" w:rsidR="006A5CD9" w:rsidRPr="006A5CD9" w:rsidRDefault="006A5CD9" w:rsidP="006A5CD9">
      <w:pPr>
        <w:rPr>
          <w:noProof/>
          <w:lang w:val="tr-TR"/>
        </w:rPr>
      </w:pPr>
      <w:r>
        <w:rPr>
          <w:noProof/>
          <w:lang w:val="tr-TR"/>
        </w:rPr>
        <w:t>G</w:t>
      </w:r>
      <w:r w:rsidR="006C7E85">
        <w:rPr>
          <w:noProof/>
          <w:lang w:val="tr-TR"/>
        </w:rPr>
        <w:t>e</w:t>
      </w:r>
      <w:r>
        <w:rPr>
          <w:noProof/>
          <w:lang w:val="tr-TR"/>
        </w:rPr>
        <w:t>nel</w:t>
      </w:r>
      <w:r w:rsidR="006C7E85">
        <w:rPr>
          <w:noProof/>
          <w:lang w:val="tr-TR"/>
        </w:rPr>
        <w:t xml:space="preserve"> Organizasyon Şeması</w:t>
      </w:r>
    </w:p>
    <w:p w14:paraId="17D41944" w14:textId="77777777" w:rsidR="00883A69" w:rsidRDefault="00883A69" w:rsidP="00791006">
      <w:pPr>
        <w:pStyle w:val="Taslak1"/>
        <w:numPr>
          <w:ilvl w:val="0"/>
          <w:numId w:val="9"/>
        </w:numPr>
        <w:rPr>
          <w:noProof/>
          <w:lang w:val="tr-TR"/>
        </w:rPr>
      </w:pPr>
      <w:bookmarkStart w:id="34" w:name="_Toc179204294"/>
      <w:r w:rsidRPr="00791006">
        <w:rPr>
          <w:noProof/>
          <w:lang w:val="tr-TR"/>
        </w:rPr>
        <w:t>Liste Tanımları</w:t>
      </w:r>
      <w:bookmarkEnd w:id="34"/>
    </w:p>
    <w:p w14:paraId="39C328CD" w14:textId="77777777" w:rsidR="00F759F0" w:rsidRDefault="0025161E" w:rsidP="00E6486A">
      <w:pPr>
        <w:rPr>
          <w:noProof/>
          <w:lang w:val="tr-TR"/>
        </w:rPr>
      </w:pPr>
      <w:r>
        <w:rPr>
          <w:noProof/>
          <w:lang w:val="tr-TR"/>
        </w:rPr>
        <w:t>Lisansüs</w:t>
      </w:r>
      <w:r w:rsidR="009C078E">
        <w:rPr>
          <w:noProof/>
          <w:lang w:val="tr-TR"/>
        </w:rPr>
        <w:t>tü Kategorileri</w:t>
      </w:r>
    </w:p>
    <w:p w14:paraId="7C13C75B" w14:textId="5DF276C4" w:rsidR="006C7E85" w:rsidRPr="00791006" w:rsidRDefault="00F759F0" w:rsidP="00E6486A">
      <w:pPr>
        <w:rPr>
          <w:noProof/>
          <w:lang w:val="tr-TR"/>
        </w:rPr>
      </w:pPr>
      <w:r>
        <w:rPr>
          <w:noProof/>
          <w:lang w:val="tr-TR"/>
        </w:rPr>
        <w:object w:dxaOrig="1538" w:dyaOrig="993" w14:anchorId="08346AD1">
          <v:shape id="_x0000_i1026" type="#_x0000_t75" style="width:77.65pt;height:50.1pt" o:ole="">
            <v:imagedata r:id="rId24" o:title=""/>
          </v:shape>
          <o:OLEObject Type="Embed" ProgID="Excel.Sheet.12" ShapeID="_x0000_i1026" DrawAspect="Icon" ObjectID="_1789824036" r:id="rId25"/>
        </w:object>
      </w:r>
    </w:p>
    <w:p w14:paraId="3EDA155A" w14:textId="77777777" w:rsidR="00883A69" w:rsidRDefault="00883A69" w:rsidP="00791006">
      <w:pPr>
        <w:pStyle w:val="Taslak1"/>
        <w:numPr>
          <w:ilvl w:val="0"/>
          <w:numId w:val="9"/>
        </w:numPr>
        <w:rPr>
          <w:noProof/>
          <w:lang w:val="tr-TR"/>
        </w:rPr>
      </w:pPr>
      <w:bookmarkStart w:id="35" w:name="_Toc179204295"/>
      <w:r w:rsidRPr="00791006">
        <w:rPr>
          <w:noProof/>
          <w:lang w:val="tr-TR"/>
        </w:rPr>
        <w:t>Elektronik Posta Şablonu</w:t>
      </w:r>
      <w:bookmarkEnd w:id="35"/>
    </w:p>
    <w:p w14:paraId="2A1A91EC" w14:textId="6D9F1472" w:rsidR="00F432C5" w:rsidRDefault="004D5346" w:rsidP="004D5346">
      <w:pPr>
        <w:rPr>
          <w:noProof/>
          <w:lang w:val="tr-TR"/>
        </w:rPr>
      </w:pPr>
      <w:r>
        <w:rPr>
          <w:noProof/>
          <w:lang w:val="tr-TR"/>
        </w:rPr>
        <w:t>E-posta içerikleri daha sonra oluşturulacaktır.</w:t>
      </w:r>
    </w:p>
    <w:p w14:paraId="1B61DAEF" w14:textId="5E00D0A6" w:rsidR="005C69E1" w:rsidRDefault="00BF5925" w:rsidP="005C69E1">
      <w:pPr>
        <w:pStyle w:val="Taslak2"/>
        <w:numPr>
          <w:ilvl w:val="1"/>
          <w:numId w:val="9"/>
        </w:numPr>
      </w:pPr>
      <w:bookmarkStart w:id="36" w:name="_Toc179204296"/>
      <w:r>
        <w:t>1.Yönetici E-Posta Bilgilendirme</w:t>
      </w:r>
      <w:bookmarkEnd w:id="36"/>
    </w:p>
    <w:p w14:paraId="34709829" w14:textId="13BE705C" w:rsidR="00C568CB" w:rsidRDefault="00C568CB" w:rsidP="00C568CB">
      <w:r w:rsidRPr="00C568CB">
        <w:rPr>
          <w:noProof/>
        </w:rPr>
        <w:drawing>
          <wp:inline distT="0" distB="0" distL="0" distR="0" wp14:anchorId="0BE9312C" wp14:editId="44527481">
            <wp:extent cx="5943600" cy="1804035"/>
            <wp:effectExtent l="0" t="0" r="0" b="5715"/>
            <wp:docPr id="54303954" name="Resim 54303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03954" name=""/>
                    <pic:cNvPicPr/>
                  </pic:nvPicPr>
                  <pic:blipFill>
                    <a:blip r:embed="rId26"/>
                    <a:stretch>
                      <a:fillRect/>
                    </a:stretch>
                  </pic:blipFill>
                  <pic:spPr>
                    <a:xfrm>
                      <a:off x="0" y="0"/>
                      <a:ext cx="5943600" cy="1804035"/>
                    </a:xfrm>
                    <a:prstGeom prst="rect">
                      <a:avLst/>
                    </a:prstGeom>
                  </pic:spPr>
                </pic:pic>
              </a:graphicData>
            </a:graphic>
          </wp:inline>
        </w:drawing>
      </w:r>
    </w:p>
    <w:p w14:paraId="5916084A" w14:textId="12493DF3" w:rsidR="00605521" w:rsidRDefault="00605521" w:rsidP="00D84162">
      <w:pPr>
        <w:pStyle w:val="Taslak2"/>
        <w:numPr>
          <w:ilvl w:val="1"/>
          <w:numId w:val="9"/>
        </w:numPr>
      </w:pPr>
      <w:bookmarkStart w:id="37" w:name="_Toc179204297"/>
      <w:r>
        <w:lastRenderedPageBreak/>
        <w:t>IK Değerlendirme</w:t>
      </w:r>
      <w:bookmarkEnd w:id="37"/>
    </w:p>
    <w:p w14:paraId="4D301383" w14:textId="72B76677" w:rsidR="00C568CB" w:rsidRDefault="004A756D" w:rsidP="00C568CB">
      <w:r w:rsidRPr="004A756D">
        <w:rPr>
          <w:noProof/>
        </w:rPr>
        <w:drawing>
          <wp:inline distT="0" distB="0" distL="0" distR="0" wp14:anchorId="00E2DFC4" wp14:editId="73FA48D4">
            <wp:extent cx="5943600" cy="2272665"/>
            <wp:effectExtent l="0" t="0" r="0" b="0"/>
            <wp:docPr id="1474993295" name="Resim 1474993295" descr="metin, yazı tipi, sayı, numara,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993295" name="Resim 1" descr="metin, yazı tipi, sayı, numara, ekran görüntüsü içeren bir resim&#10;&#10;Açıklama otomatik olarak oluşturuldu"/>
                    <pic:cNvPicPr/>
                  </pic:nvPicPr>
                  <pic:blipFill>
                    <a:blip r:embed="rId27"/>
                    <a:stretch>
                      <a:fillRect/>
                    </a:stretch>
                  </pic:blipFill>
                  <pic:spPr>
                    <a:xfrm>
                      <a:off x="0" y="0"/>
                      <a:ext cx="5943600" cy="2272665"/>
                    </a:xfrm>
                    <a:prstGeom prst="rect">
                      <a:avLst/>
                    </a:prstGeom>
                  </pic:spPr>
                </pic:pic>
              </a:graphicData>
            </a:graphic>
          </wp:inline>
        </w:drawing>
      </w:r>
    </w:p>
    <w:p w14:paraId="2E01C3A1" w14:textId="2F15740B" w:rsidR="00D84162" w:rsidRDefault="00D84162" w:rsidP="005C69E1">
      <w:pPr>
        <w:pStyle w:val="Taslak2"/>
        <w:numPr>
          <w:ilvl w:val="1"/>
          <w:numId w:val="9"/>
        </w:numPr>
      </w:pPr>
      <w:bookmarkStart w:id="38" w:name="_Toc179204298"/>
      <w:r w:rsidRPr="00D84162">
        <w:t>Talep Sahibi E-posta Bilgilendir</w:t>
      </w:r>
      <w:r>
        <w:t>me</w:t>
      </w:r>
      <w:bookmarkEnd w:id="38"/>
    </w:p>
    <w:p w14:paraId="5D0125C0" w14:textId="59BC12EE" w:rsidR="00DC4788" w:rsidRDefault="00C61843" w:rsidP="00DC4788">
      <w:r>
        <w:rPr>
          <w:noProof/>
        </w:rPr>
        <w:drawing>
          <wp:inline distT="0" distB="0" distL="0" distR="0" wp14:anchorId="7322485F" wp14:editId="08705D68">
            <wp:extent cx="5934075" cy="1771650"/>
            <wp:effectExtent l="0" t="0" r="9525" b="0"/>
            <wp:docPr id="63525744" name="Resim 63525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34075" cy="1771650"/>
                    </a:xfrm>
                    <a:prstGeom prst="rect">
                      <a:avLst/>
                    </a:prstGeom>
                    <a:noFill/>
                    <a:ln>
                      <a:noFill/>
                    </a:ln>
                  </pic:spPr>
                </pic:pic>
              </a:graphicData>
            </a:graphic>
          </wp:inline>
        </w:drawing>
      </w:r>
    </w:p>
    <w:p w14:paraId="6DB155B5" w14:textId="77777777" w:rsidR="00C61843" w:rsidRDefault="00C61843" w:rsidP="00C61843"/>
    <w:p w14:paraId="66F05ACC" w14:textId="2983F7BE" w:rsidR="00D84162" w:rsidRDefault="0063515E" w:rsidP="00D84162">
      <w:pPr>
        <w:pStyle w:val="Taslak2"/>
        <w:numPr>
          <w:ilvl w:val="1"/>
          <w:numId w:val="9"/>
        </w:numPr>
      </w:pPr>
      <w:bookmarkStart w:id="39" w:name="_Toc179204299"/>
      <w:r>
        <w:t xml:space="preserve">IK Değerlendirme </w:t>
      </w:r>
      <w:r w:rsidR="00B70B49">
        <w:t xml:space="preserve">Onay </w:t>
      </w:r>
      <w:r w:rsidR="00D84162" w:rsidRPr="00D84162">
        <w:t>E-posta Bilgilendir</w:t>
      </w:r>
      <w:r w:rsidR="00D84162">
        <w:t>me</w:t>
      </w:r>
      <w:bookmarkEnd w:id="39"/>
    </w:p>
    <w:p w14:paraId="308CDAD7" w14:textId="2FA66A5C" w:rsidR="002D42AD" w:rsidRDefault="00B04AB8" w:rsidP="002D42AD">
      <w:r w:rsidRPr="00B04AB8">
        <w:rPr>
          <w:noProof/>
        </w:rPr>
        <w:drawing>
          <wp:inline distT="0" distB="0" distL="0" distR="0" wp14:anchorId="1E4B27A9" wp14:editId="7DA69B34">
            <wp:extent cx="5943600" cy="1721485"/>
            <wp:effectExtent l="0" t="0" r="0" b="0"/>
            <wp:docPr id="976944295" name="Resim 976944295" descr="metin, yazı tipi, ekran görüntüsü,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944295" name="Resim 1" descr="metin, yazı tipi, ekran görüntüsü, çizgi içeren bir resim&#10;&#10;Açıklama otomatik olarak oluşturuldu"/>
                    <pic:cNvPicPr/>
                  </pic:nvPicPr>
                  <pic:blipFill>
                    <a:blip r:embed="rId29"/>
                    <a:stretch>
                      <a:fillRect/>
                    </a:stretch>
                  </pic:blipFill>
                  <pic:spPr>
                    <a:xfrm>
                      <a:off x="0" y="0"/>
                      <a:ext cx="5943600" cy="1721485"/>
                    </a:xfrm>
                    <a:prstGeom prst="rect">
                      <a:avLst/>
                    </a:prstGeom>
                  </pic:spPr>
                </pic:pic>
              </a:graphicData>
            </a:graphic>
          </wp:inline>
        </w:drawing>
      </w:r>
    </w:p>
    <w:p w14:paraId="61C0FB90" w14:textId="46651965" w:rsidR="00D84162" w:rsidRDefault="00D84162" w:rsidP="005C69E1">
      <w:pPr>
        <w:pStyle w:val="Taslak2"/>
        <w:numPr>
          <w:ilvl w:val="1"/>
          <w:numId w:val="9"/>
        </w:numPr>
      </w:pPr>
      <w:bookmarkStart w:id="40" w:name="_Toc179204300"/>
      <w:r>
        <w:lastRenderedPageBreak/>
        <w:t>MHY Onay</w:t>
      </w:r>
      <w:bookmarkEnd w:id="40"/>
    </w:p>
    <w:p w14:paraId="417BF697" w14:textId="493C4740" w:rsidR="00666572" w:rsidRDefault="00666572" w:rsidP="00666572">
      <w:r w:rsidRPr="00666572">
        <w:rPr>
          <w:noProof/>
        </w:rPr>
        <w:drawing>
          <wp:inline distT="0" distB="0" distL="0" distR="0" wp14:anchorId="28863C64" wp14:editId="08FBFBF4">
            <wp:extent cx="5943600" cy="1629410"/>
            <wp:effectExtent l="0" t="0" r="0" b="8890"/>
            <wp:docPr id="635172078" name="Resim 635172078" descr="metin, yazı tipi, çizg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72078" name="Resim 1" descr="metin, yazı tipi, çizgi, ekran görüntüsü içeren bir resim&#10;&#10;Açıklama otomatik olarak oluşturuldu"/>
                    <pic:cNvPicPr/>
                  </pic:nvPicPr>
                  <pic:blipFill>
                    <a:blip r:embed="rId30"/>
                    <a:stretch>
                      <a:fillRect/>
                    </a:stretch>
                  </pic:blipFill>
                  <pic:spPr>
                    <a:xfrm>
                      <a:off x="0" y="0"/>
                      <a:ext cx="5943600" cy="1629410"/>
                    </a:xfrm>
                    <a:prstGeom prst="rect">
                      <a:avLst/>
                    </a:prstGeom>
                  </pic:spPr>
                </pic:pic>
              </a:graphicData>
            </a:graphic>
          </wp:inline>
        </w:drawing>
      </w:r>
    </w:p>
    <w:p w14:paraId="10D09F40" w14:textId="1D628E13" w:rsidR="0029087F" w:rsidRDefault="0029087F" w:rsidP="005C69E1">
      <w:pPr>
        <w:pStyle w:val="Taslak2"/>
        <w:numPr>
          <w:ilvl w:val="1"/>
          <w:numId w:val="9"/>
        </w:numPr>
      </w:pPr>
      <w:bookmarkStart w:id="41" w:name="_Toc179204301"/>
      <w:r>
        <w:t>MHY Ret E-Posta Bilgilendirme</w:t>
      </w:r>
      <w:bookmarkEnd w:id="41"/>
    </w:p>
    <w:p w14:paraId="798B8A1C" w14:textId="19EE2CA8" w:rsidR="00783C5C" w:rsidRDefault="00783C5C" w:rsidP="00783C5C">
      <w:r w:rsidRPr="00783C5C">
        <w:rPr>
          <w:noProof/>
        </w:rPr>
        <w:drawing>
          <wp:inline distT="0" distB="0" distL="0" distR="0" wp14:anchorId="6133E858" wp14:editId="71E88F21">
            <wp:extent cx="5943600" cy="2048510"/>
            <wp:effectExtent l="0" t="0" r="0" b="8890"/>
            <wp:docPr id="51498214" name="Resim 51498214"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98214" name="Resim 1" descr="metin, ekran görüntüsü, yazı tipi, sayı, numara içeren bir resim&#10;&#10;Açıklama otomatik olarak oluşturuldu"/>
                    <pic:cNvPicPr/>
                  </pic:nvPicPr>
                  <pic:blipFill>
                    <a:blip r:embed="rId31"/>
                    <a:stretch>
                      <a:fillRect/>
                    </a:stretch>
                  </pic:blipFill>
                  <pic:spPr>
                    <a:xfrm>
                      <a:off x="0" y="0"/>
                      <a:ext cx="5943600" cy="2048510"/>
                    </a:xfrm>
                    <a:prstGeom prst="rect">
                      <a:avLst/>
                    </a:prstGeom>
                  </pic:spPr>
                </pic:pic>
              </a:graphicData>
            </a:graphic>
          </wp:inline>
        </w:drawing>
      </w:r>
    </w:p>
    <w:p w14:paraId="093BCCD3" w14:textId="41672C21" w:rsidR="0029087F" w:rsidRDefault="00B4373F" w:rsidP="005C69E1">
      <w:pPr>
        <w:pStyle w:val="Taslak2"/>
        <w:numPr>
          <w:ilvl w:val="1"/>
          <w:numId w:val="9"/>
        </w:numPr>
      </w:pPr>
      <w:bookmarkStart w:id="42" w:name="_Toc179204302"/>
      <w:r>
        <w:t>MHY Onay E-Posta Bilgilendirme</w:t>
      </w:r>
      <w:bookmarkEnd w:id="42"/>
    </w:p>
    <w:p w14:paraId="40908FBE" w14:textId="088EFE12" w:rsidR="00423A9B" w:rsidRDefault="00423A9B" w:rsidP="00423A9B">
      <w:r w:rsidRPr="00423A9B">
        <w:rPr>
          <w:noProof/>
        </w:rPr>
        <w:drawing>
          <wp:inline distT="0" distB="0" distL="0" distR="0" wp14:anchorId="70B5AD23" wp14:editId="710E6263">
            <wp:extent cx="5943600" cy="2306320"/>
            <wp:effectExtent l="0" t="0" r="0" b="0"/>
            <wp:docPr id="336215721" name="Resim 336215721" descr="metin, ekran görüntüsü,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215721" name="Resim 1" descr="metin, ekran görüntüsü, yazı tipi içeren bir resim&#10;&#10;Açıklama otomatik olarak oluşturuldu"/>
                    <pic:cNvPicPr/>
                  </pic:nvPicPr>
                  <pic:blipFill>
                    <a:blip r:embed="rId32"/>
                    <a:stretch>
                      <a:fillRect/>
                    </a:stretch>
                  </pic:blipFill>
                  <pic:spPr>
                    <a:xfrm>
                      <a:off x="0" y="0"/>
                      <a:ext cx="5943600" cy="2306320"/>
                    </a:xfrm>
                    <a:prstGeom prst="rect">
                      <a:avLst/>
                    </a:prstGeom>
                  </pic:spPr>
                </pic:pic>
              </a:graphicData>
            </a:graphic>
          </wp:inline>
        </w:drawing>
      </w:r>
    </w:p>
    <w:p w14:paraId="7039F684" w14:textId="3A068DE5" w:rsidR="00B4373F" w:rsidRDefault="00B4373F" w:rsidP="005C69E1">
      <w:pPr>
        <w:pStyle w:val="Taslak2"/>
        <w:numPr>
          <w:ilvl w:val="1"/>
          <w:numId w:val="9"/>
        </w:numPr>
      </w:pPr>
      <w:bookmarkStart w:id="43" w:name="_Toc179204303"/>
      <w:r>
        <w:lastRenderedPageBreak/>
        <w:t>Direktör Onay</w:t>
      </w:r>
      <w:bookmarkEnd w:id="43"/>
    </w:p>
    <w:p w14:paraId="2C0DC3B4" w14:textId="2BB3CFF5" w:rsidR="005B0605" w:rsidRDefault="005B0605" w:rsidP="005B0605">
      <w:r w:rsidRPr="00666572">
        <w:rPr>
          <w:noProof/>
        </w:rPr>
        <w:drawing>
          <wp:inline distT="0" distB="0" distL="0" distR="0" wp14:anchorId="2C3DBC34" wp14:editId="250E9493">
            <wp:extent cx="5943600" cy="1629410"/>
            <wp:effectExtent l="0" t="0" r="0" b="8890"/>
            <wp:docPr id="957644049" name="Resim 957644049" descr="metin, yazı tipi, çizg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72078" name="Resim 1" descr="metin, yazı tipi, çizgi, ekran görüntüsü içeren bir resim&#10;&#10;Açıklama otomatik olarak oluşturuldu"/>
                    <pic:cNvPicPr/>
                  </pic:nvPicPr>
                  <pic:blipFill>
                    <a:blip r:embed="rId30"/>
                    <a:stretch>
                      <a:fillRect/>
                    </a:stretch>
                  </pic:blipFill>
                  <pic:spPr>
                    <a:xfrm>
                      <a:off x="0" y="0"/>
                      <a:ext cx="5943600" cy="1629410"/>
                    </a:xfrm>
                    <a:prstGeom prst="rect">
                      <a:avLst/>
                    </a:prstGeom>
                  </pic:spPr>
                </pic:pic>
              </a:graphicData>
            </a:graphic>
          </wp:inline>
        </w:drawing>
      </w:r>
    </w:p>
    <w:p w14:paraId="154BC783" w14:textId="09034C32" w:rsidR="00B4373F" w:rsidRDefault="00D5308D" w:rsidP="005C69E1">
      <w:pPr>
        <w:pStyle w:val="Taslak2"/>
        <w:numPr>
          <w:ilvl w:val="1"/>
          <w:numId w:val="9"/>
        </w:numPr>
      </w:pPr>
      <w:bookmarkStart w:id="44" w:name="_Toc179204304"/>
      <w:r>
        <w:t>Direktör Ret E-Posta</w:t>
      </w:r>
      <w:bookmarkEnd w:id="44"/>
    </w:p>
    <w:p w14:paraId="19E420E1" w14:textId="3B6D47D8" w:rsidR="00ED2675" w:rsidRDefault="003B7382" w:rsidP="00ED2675">
      <w:r w:rsidRPr="003B7382">
        <w:rPr>
          <w:noProof/>
        </w:rPr>
        <w:drawing>
          <wp:inline distT="0" distB="0" distL="0" distR="0" wp14:anchorId="6A69EEA0" wp14:editId="7C307938">
            <wp:extent cx="5943600" cy="1758315"/>
            <wp:effectExtent l="0" t="0" r="0" b="0"/>
            <wp:docPr id="963972657" name="Resim 963972657" descr="metin, yazı tipi, makbuz,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972657" name="Resim 1" descr="metin, yazı tipi, makbuz, ekran görüntüsü içeren bir resim&#10;&#10;Açıklama otomatik olarak oluşturuldu"/>
                    <pic:cNvPicPr/>
                  </pic:nvPicPr>
                  <pic:blipFill>
                    <a:blip r:embed="rId33"/>
                    <a:stretch>
                      <a:fillRect/>
                    </a:stretch>
                  </pic:blipFill>
                  <pic:spPr>
                    <a:xfrm>
                      <a:off x="0" y="0"/>
                      <a:ext cx="5943600" cy="1758315"/>
                    </a:xfrm>
                    <a:prstGeom prst="rect">
                      <a:avLst/>
                    </a:prstGeom>
                  </pic:spPr>
                </pic:pic>
              </a:graphicData>
            </a:graphic>
          </wp:inline>
        </w:drawing>
      </w:r>
    </w:p>
    <w:p w14:paraId="2A25BF37" w14:textId="23A44C98" w:rsidR="00D5308D" w:rsidRDefault="00D5308D" w:rsidP="005C69E1">
      <w:pPr>
        <w:pStyle w:val="Taslak2"/>
        <w:numPr>
          <w:ilvl w:val="1"/>
          <w:numId w:val="9"/>
        </w:numPr>
      </w:pPr>
      <w:bookmarkStart w:id="45" w:name="_Toc179204305"/>
      <w:r>
        <w:t>Direktör</w:t>
      </w:r>
      <w:r w:rsidR="00110937">
        <w:t xml:space="preserve"> Onay E-posta</w:t>
      </w:r>
      <w:bookmarkEnd w:id="45"/>
    </w:p>
    <w:p w14:paraId="45A32503" w14:textId="57832CEC" w:rsidR="007F1510" w:rsidRDefault="007F1510" w:rsidP="007F1510">
      <w:r w:rsidRPr="007F1510">
        <w:rPr>
          <w:noProof/>
        </w:rPr>
        <w:drawing>
          <wp:inline distT="0" distB="0" distL="0" distR="0" wp14:anchorId="5E5F38BE" wp14:editId="47079B2C">
            <wp:extent cx="5943600" cy="1527175"/>
            <wp:effectExtent l="0" t="0" r="0" b="0"/>
            <wp:docPr id="1021982520" name="Resim 1021982520" descr="metin, yazı tipi, makbuz,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982520" name="Resim 1" descr="metin, yazı tipi, makbuz, ekran görüntüsü içeren bir resim&#10;&#10;Açıklama otomatik olarak oluşturuldu"/>
                    <pic:cNvPicPr/>
                  </pic:nvPicPr>
                  <pic:blipFill>
                    <a:blip r:embed="rId34"/>
                    <a:stretch>
                      <a:fillRect/>
                    </a:stretch>
                  </pic:blipFill>
                  <pic:spPr>
                    <a:xfrm>
                      <a:off x="0" y="0"/>
                      <a:ext cx="5943600" cy="1527175"/>
                    </a:xfrm>
                    <a:prstGeom prst="rect">
                      <a:avLst/>
                    </a:prstGeom>
                  </pic:spPr>
                </pic:pic>
              </a:graphicData>
            </a:graphic>
          </wp:inline>
        </w:drawing>
      </w:r>
    </w:p>
    <w:p w14:paraId="38E90953" w14:textId="64586358" w:rsidR="00110937" w:rsidRDefault="00B83337" w:rsidP="005C69E1">
      <w:pPr>
        <w:pStyle w:val="Taslak2"/>
        <w:numPr>
          <w:ilvl w:val="1"/>
          <w:numId w:val="9"/>
        </w:numPr>
      </w:pPr>
      <w:bookmarkStart w:id="46" w:name="_Toc179204306"/>
      <w:r>
        <w:lastRenderedPageBreak/>
        <w:t>Genel Müdür Onay</w:t>
      </w:r>
      <w:bookmarkEnd w:id="46"/>
    </w:p>
    <w:p w14:paraId="2ACDD2A7" w14:textId="3715A24E" w:rsidR="009C69F8" w:rsidRDefault="009C69F8" w:rsidP="009C69F8">
      <w:r w:rsidRPr="004A756D">
        <w:rPr>
          <w:noProof/>
        </w:rPr>
        <w:drawing>
          <wp:inline distT="0" distB="0" distL="0" distR="0" wp14:anchorId="54006A05" wp14:editId="0AC9DDD4">
            <wp:extent cx="5943600" cy="2272665"/>
            <wp:effectExtent l="0" t="0" r="0" b="0"/>
            <wp:docPr id="608151361" name="Resim 608151361" descr="metin, yazı tipi, sayı, numara,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993295" name="Resim 1" descr="metin, yazı tipi, sayı, numara, ekran görüntüsü içeren bir resim&#10;&#10;Açıklama otomatik olarak oluşturuldu"/>
                    <pic:cNvPicPr/>
                  </pic:nvPicPr>
                  <pic:blipFill>
                    <a:blip r:embed="rId27"/>
                    <a:stretch>
                      <a:fillRect/>
                    </a:stretch>
                  </pic:blipFill>
                  <pic:spPr>
                    <a:xfrm>
                      <a:off x="0" y="0"/>
                      <a:ext cx="5943600" cy="2272665"/>
                    </a:xfrm>
                    <a:prstGeom prst="rect">
                      <a:avLst/>
                    </a:prstGeom>
                  </pic:spPr>
                </pic:pic>
              </a:graphicData>
            </a:graphic>
          </wp:inline>
        </w:drawing>
      </w:r>
    </w:p>
    <w:p w14:paraId="38965552" w14:textId="11A03089" w:rsidR="00B83337" w:rsidRDefault="00B83337" w:rsidP="005C69E1">
      <w:pPr>
        <w:pStyle w:val="Taslak2"/>
        <w:numPr>
          <w:ilvl w:val="1"/>
          <w:numId w:val="9"/>
        </w:numPr>
      </w:pPr>
      <w:bookmarkStart w:id="47" w:name="_Toc179204307"/>
      <w:r>
        <w:t>Genel Müdür</w:t>
      </w:r>
      <w:r w:rsidR="00213195">
        <w:t xml:space="preserve"> Ret E-Posta</w:t>
      </w:r>
      <w:bookmarkEnd w:id="47"/>
    </w:p>
    <w:p w14:paraId="77CD63CD" w14:textId="00E08B3D" w:rsidR="00E5585D" w:rsidRDefault="00E5585D" w:rsidP="00E5585D">
      <w:r w:rsidRPr="00E5585D">
        <w:rPr>
          <w:noProof/>
        </w:rPr>
        <w:drawing>
          <wp:inline distT="0" distB="0" distL="0" distR="0" wp14:anchorId="414A452E" wp14:editId="2471E312">
            <wp:extent cx="5943600" cy="1504950"/>
            <wp:effectExtent l="0" t="0" r="0" b="0"/>
            <wp:docPr id="2117645385" name="Resim 2117645385" descr="metin, yazı tipi, çizg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645385" name="Resim 1" descr="metin, yazı tipi, çizgi, ekran görüntüsü içeren bir resim&#10;&#10;Açıklama otomatik olarak oluşturuldu"/>
                    <pic:cNvPicPr/>
                  </pic:nvPicPr>
                  <pic:blipFill>
                    <a:blip r:embed="rId35"/>
                    <a:stretch>
                      <a:fillRect/>
                    </a:stretch>
                  </pic:blipFill>
                  <pic:spPr>
                    <a:xfrm>
                      <a:off x="0" y="0"/>
                      <a:ext cx="5943600" cy="1504950"/>
                    </a:xfrm>
                    <a:prstGeom prst="rect">
                      <a:avLst/>
                    </a:prstGeom>
                  </pic:spPr>
                </pic:pic>
              </a:graphicData>
            </a:graphic>
          </wp:inline>
        </w:drawing>
      </w:r>
    </w:p>
    <w:p w14:paraId="52C98E67" w14:textId="0710BC39" w:rsidR="00213195" w:rsidRDefault="00213195" w:rsidP="005C69E1">
      <w:pPr>
        <w:pStyle w:val="Taslak2"/>
        <w:numPr>
          <w:ilvl w:val="1"/>
          <w:numId w:val="9"/>
        </w:numPr>
      </w:pPr>
      <w:bookmarkStart w:id="48" w:name="_Toc179204308"/>
      <w:r>
        <w:t>Genel Müdür Onay E-posta</w:t>
      </w:r>
      <w:bookmarkEnd w:id="48"/>
    </w:p>
    <w:p w14:paraId="446B6D0D" w14:textId="740616C0" w:rsidR="00F63643" w:rsidRDefault="00F63643" w:rsidP="00F63643">
      <w:r w:rsidRPr="00F63643">
        <w:rPr>
          <w:noProof/>
        </w:rPr>
        <w:drawing>
          <wp:inline distT="0" distB="0" distL="0" distR="0" wp14:anchorId="28A3CB99" wp14:editId="31C094BE">
            <wp:extent cx="5943600" cy="1623060"/>
            <wp:effectExtent l="0" t="0" r="0" b="0"/>
            <wp:docPr id="1670605668" name="Resim 1670605668" descr="metin, yazı tipi, makbuz,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605668" name="Resim 1" descr="metin, yazı tipi, makbuz, ekran görüntüsü içeren bir resim&#10;&#10;Açıklama otomatik olarak oluşturuldu"/>
                    <pic:cNvPicPr/>
                  </pic:nvPicPr>
                  <pic:blipFill>
                    <a:blip r:embed="rId36"/>
                    <a:stretch>
                      <a:fillRect/>
                    </a:stretch>
                  </pic:blipFill>
                  <pic:spPr>
                    <a:xfrm>
                      <a:off x="0" y="0"/>
                      <a:ext cx="5943600" cy="1623060"/>
                    </a:xfrm>
                    <a:prstGeom prst="rect">
                      <a:avLst/>
                    </a:prstGeom>
                  </pic:spPr>
                </pic:pic>
              </a:graphicData>
            </a:graphic>
          </wp:inline>
        </w:drawing>
      </w:r>
    </w:p>
    <w:p w14:paraId="41AD443E" w14:textId="5A098EDD" w:rsidR="00213195" w:rsidRDefault="00213195" w:rsidP="005C69E1">
      <w:pPr>
        <w:pStyle w:val="Taslak2"/>
        <w:numPr>
          <w:ilvl w:val="1"/>
          <w:numId w:val="9"/>
        </w:numPr>
      </w:pPr>
      <w:bookmarkStart w:id="49" w:name="_Toc179204309"/>
      <w:r>
        <w:lastRenderedPageBreak/>
        <w:t>Finans Onay</w:t>
      </w:r>
      <w:bookmarkEnd w:id="49"/>
    </w:p>
    <w:p w14:paraId="184CC286" w14:textId="79B99131" w:rsidR="00333014" w:rsidRDefault="00333014" w:rsidP="00333014">
      <w:r w:rsidRPr="004A756D">
        <w:rPr>
          <w:noProof/>
        </w:rPr>
        <w:drawing>
          <wp:inline distT="0" distB="0" distL="0" distR="0" wp14:anchorId="5F03F438" wp14:editId="5C330915">
            <wp:extent cx="5943600" cy="2272665"/>
            <wp:effectExtent l="0" t="0" r="0" b="0"/>
            <wp:docPr id="1539072171" name="Resim 1539072171" descr="metin, yazı tipi, sayı, numara,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993295" name="Resim 1" descr="metin, yazı tipi, sayı, numara, ekran görüntüsü içeren bir resim&#10;&#10;Açıklama otomatik olarak oluşturuldu"/>
                    <pic:cNvPicPr/>
                  </pic:nvPicPr>
                  <pic:blipFill>
                    <a:blip r:embed="rId27"/>
                    <a:stretch>
                      <a:fillRect/>
                    </a:stretch>
                  </pic:blipFill>
                  <pic:spPr>
                    <a:xfrm>
                      <a:off x="0" y="0"/>
                      <a:ext cx="5943600" cy="2272665"/>
                    </a:xfrm>
                    <a:prstGeom prst="rect">
                      <a:avLst/>
                    </a:prstGeom>
                  </pic:spPr>
                </pic:pic>
              </a:graphicData>
            </a:graphic>
          </wp:inline>
        </w:drawing>
      </w:r>
    </w:p>
    <w:p w14:paraId="7E697B1D" w14:textId="3D142564" w:rsidR="008D456D" w:rsidRDefault="008D456D" w:rsidP="005C69E1">
      <w:pPr>
        <w:pStyle w:val="Taslak2"/>
        <w:numPr>
          <w:ilvl w:val="1"/>
          <w:numId w:val="9"/>
        </w:numPr>
      </w:pPr>
      <w:bookmarkStart w:id="50" w:name="_Toc179204310"/>
      <w:r>
        <w:t>Finans Onay E-Posta</w:t>
      </w:r>
      <w:bookmarkEnd w:id="50"/>
    </w:p>
    <w:p w14:paraId="4F5D0957" w14:textId="02A944ED" w:rsidR="00F83E9D" w:rsidRPr="005C69E1" w:rsidRDefault="007B545F" w:rsidP="008D61F1">
      <w:r w:rsidRPr="007B545F">
        <w:rPr>
          <w:noProof/>
        </w:rPr>
        <w:drawing>
          <wp:inline distT="0" distB="0" distL="0" distR="0" wp14:anchorId="32C5E940" wp14:editId="2A8B8E94">
            <wp:extent cx="5943600" cy="1598930"/>
            <wp:effectExtent l="0" t="0" r="0" b="1270"/>
            <wp:docPr id="1593932915" name="Resim 1593932915" descr="metin, ekran görüntüsü, makbuz,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932915" name="Resim 1" descr="metin, ekran görüntüsü, makbuz, yazı tipi içeren bir resim&#10;&#10;Açıklama otomatik olarak oluşturuldu"/>
                    <pic:cNvPicPr/>
                  </pic:nvPicPr>
                  <pic:blipFill>
                    <a:blip r:embed="rId37"/>
                    <a:stretch>
                      <a:fillRect/>
                    </a:stretch>
                  </pic:blipFill>
                  <pic:spPr>
                    <a:xfrm>
                      <a:off x="0" y="0"/>
                      <a:ext cx="5943600" cy="1598930"/>
                    </a:xfrm>
                    <a:prstGeom prst="rect">
                      <a:avLst/>
                    </a:prstGeom>
                  </pic:spPr>
                </pic:pic>
              </a:graphicData>
            </a:graphic>
          </wp:inline>
        </w:drawing>
      </w:r>
    </w:p>
    <w:p w14:paraId="4F71FAC1" w14:textId="77777777" w:rsidR="00883A69" w:rsidRDefault="00883A69" w:rsidP="00791006">
      <w:pPr>
        <w:pStyle w:val="Taslak1"/>
        <w:numPr>
          <w:ilvl w:val="0"/>
          <w:numId w:val="9"/>
        </w:numPr>
        <w:rPr>
          <w:noProof/>
          <w:lang w:val="tr-TR"/>
        </w:rPr>
      </w:pPr>
      <w:bookmarkStart w:id="51" w:name="_Toc179204311"/>
      <w:r w:rsidRPr="00791006">
        <w:rPr>
          <w:noProof/>
          <w:lang w:val="tr-TR"/>
        </w:rPr>
        <w:lastRenderedPageBreak/>
        <w:t>Arşiv Yapısı</w:t>
      </w:r>
      <w:bookmarkEnd w:id="51"/>
    </w:p>
    <w:p w14:paraId="03C4D2BE" w14:textId="636FC7FA" w:rsidR="00C813A6" w:rsidRDefault="00411D52" w:rsidP="00C813A6">
      <w:pPr>
        <w:pStyle w:val="Taslak2"/>
        <w:numPr>
          <w:ilvl w:val="1"/>
          <w:numId w:val="9"/>
        </w:numPr>
        <w:rPr>
          <w:noProof/>
          <w:lang w:val="tr-TR"/>
        </w:rPr>
      </w:pPr>
      <w:bookmarkStart w:id="52" w:name="_Toc179204312"/>
      <w:r>
        <w:rPr>
          <w:noProof/>
          <w:lang w:val="tr-TR"/>
        </w:rPr>
        <w:t>Lisansüstü Dosya Kartı</w:t>
      </w:r>
      <w:r w:rsidR="00CF50FB">
        <w:rPr>
          <w:noProof/>
          <w:lang w:val="tr-TR"/>
        </w:rPr>
        <w:t xml:space="preserve"> Formu</w:t>
      </w:r>
      <w:bookmarkEnd w:id="52"/>
    </w:p>
    <w:p w14:paraId="7B7AA6CF" w14:textId="29A075EF" w:rsidR="00CF50FB" w:rsidRDefault="00CF50FB" w:rsidP="00CF50FB">
      <w:pPr>
        <w:rPr>
          <w:noProof/>
          <w:lang w:val="tr-TR"/>
        </w:rPr>
      </w:pPr>
      <w:r w:rsidRPr="00411D52">
        <w:rPr>
          <w:noProof/>
          <w:lang w:val="tr-TR"/>
        </w:rPr>
        <w:drawing>
          <wp:inline distT="0" distB="0" distL="0" distR="0" wp14:anchorId="0BD9090D" wp14:editId="24DF9F79">
            <wp:extent cx="5943600" cy="3803015"/>
            <wp:effectExtent l="0" t="0" r="0" b="6985"/>
            <wp:docPr id="890260934" name="Resim 890260934" descr="metin, ekran görüntüsü,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260934" name="Resim 1" descr="metin, ekran görüntüsü, yazı tipi içeren bir resim&#10;&#10;Açıklama otomatik olarak oluşturuldu"/>
                    <pic:cNvPicPr/>
                  </pic:nvPicPr>
                  <pic:blipFill>
                    <a:blip r:embed="rId38"/>
                    <a:stretch>
                      <a:fillRect/>
                    </a:stretch>
                  </pic:blipFill>
                  <pic:spPr>
                    <a:xfrm>
                      <a:off x="0" y="0"/>
                      <a:ext cx="5943600" cy="3803015"/>
                    </a:xfrm>
                    <a:prstGeom prst="rect">
                      <a:avLst/>
                    </a:prstGeom>
                  </pic:spPr>
                </pic:pic>
              </a:graphicData>
            </a:graphic>
          </wp:inline>
        </w:drawing>
      </w:r>
    </w:p>
    <w:p w14:paraId="3C93D64E" w14:textId="16A8FAB7" w:rsidR="001630FE" w:rsidRDefault="00CF50FB" w:rsidP="00C813A6">
      <w:pPr>
        <w:pStyle w:val="Taslak2"/>
        <w:numPr>
          <w:ilvl w:val="1"/>
          <w:numId w:val="9"/>
        </w:numPr>
        <w:rPr>
          <w:noProof/>
          <w:lang w:val="tr-TR"/>
        </w:rPr>
      </w:pPr>
      <w:bookmarkStart w:id="53" w:name="_Toc179204313"/>
      <w:r>
        <w:rPr>
          <w:noProof/>
          <w:lang w:val="tr-TR"/>
        </w:rPr>
        <w:t>Lisansüstü Eğitim Formu Alanları</w:t>
      </w:r>
      <w:bookmarkEnd w:id="53"/>
    </w:p>
    <w:tbl>
      <w:tblPr>
        <w:tblStyle w:val="GridTable4-Accent11"/>
        <w:tblpPr w:leftFromText="141" w:rightFromText="141" w:vertAnchor="text" w:horzAnchor="margin" w:tblpY="147"/>
        <w:tblW w:w="9355" w:type="dxa"/>
        <w:tblLook w:val="04A0" w:firstRow="1" w:lastRow="0" w:firstColumn="1" w:lastColumn="0" w:noHBand="0" w:noVBand="1"/>
      </w:tblPr>
      <w:tblGrid>
        <w:gridCol w:w="1544"/>
        <w:gridCol w:w="1306"/>
        <w:gridCol w:w="1665"/>
        <w:gridCol w:w="1799"/>
        <w:gridCol w:w="3041"/>
      </w:tblGrid>
      <w:tr w:rsidR="009B5F49" w:rsidRPr="00A929A0" w14:paraId="62E2C006" w14:textId="77777777" w:rsidTr="007E089F">
        <w:trPr>
          <w:cnfStyle w:val="100000000000" w:firstRow="1" w:lastRow="0" w:firstColumn="0" w:lastColumn="0" w:oddVBand="0" w:evenVBand="0" w:oddHBand="0"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hideMark/>
          </w:tcPr>
          <w:p w14:paraId="33590AFF" w14:textId="77777777" w:rsidR="009B5F49" w:rsidRPr="00A929A0" w:rsidRDefault="009B5F49" w:rsidP="007E089F">
            <w:pPr>
              <w:pStyle w:val="TabloBalk"/>
              <w:rPr>
                <w:b/>
              </w:rPr>
            </w:pPr>
            <w:r>
              <w:t>Alan Adı</w:t>
            </w:r>
          </w:p>
        </w:tc>
        <w:tc>
          <w:tcPr>
            <w:tcW w:w="1312" w:type="dxa"/>
            <w:hideMark/>
          </w:tcPr>
          <w:p w14:paraId="7A079D1E" w14:textId="77777777" w:rsidR="009B5F49" w:rsidRPr="00A929A0" w:rsidRDefault="009B5F49" w:rsidP="007E089F">
            <w:pPr>
              <w:pStyle w:val="TabloBalk"/>
              <w:cnfStyle w:val="100000000000" w:firstRow="1" w:lastRow="0" w:firstColumn="0" w:lastColumn="0" w:oddVBand="0" w:evenVBand="0" w:oddHBand="0" w:evenHBand="0" w:firstRowFirstColumn="0" w:firstRowLastColumn="0" w:lastRowFirstColumn="0" w:lastRowLastColumn="0"/>
              <w:rPr>
                <w:b/>
              </w:rPr>
            </w:pPr>
            <w:r>
              <w:t>PaperWork Tipi</w:t>
            </w:r>
          </w:p>
        </w:tc>
        <w:tc>
          <w:tcPr>
            <w:tcW w:w="1719" w:type="dxa"/>
            <w:hideMark/>
          </w:tcPr>
          <w:p w14:paraId="112388DA" w14:textId="77777777" w:rsidR="009B5F49" w:rsidRPr="00A929A0" w:rsidRDefault="009B5F49" w:rsidP="007E089F">
            <w:pPr>
              <w:pStyle w:val="TabloBalk"/>
              <w:cnfStyle w:val="100000000000" w:firstRow="1" w:lastRow="0" w:firstColumn="0" w:lastColumn="0" w:oddVBand="0" w:evenVBand="0" w:oddHBand="0" w:evenHBand="0" w:firstRowFirstColumn="0" w:firstRowLastColumn="0" w:lastRowFirstColumn="0" w:lastRowLastColumn="0"/>
              <w:rPr>
                <w:b/>
              </w:rPr>
            </w:pPr>
            <w:r>
              <w:t>Zorunlu</w:t>
            </w:r>
          </w:p>
        </w:tc>
        <w:tc>
          <w:tcPr>
            <w:tcW w:w="1868" w:type="dxa"/>
            <w:hideMark/>
          </w:tcPr>
          <w:p w14:paraId="1B45DDE7" w14:textId="77777777" w:rsidR="009B5F49" w:rsidRPr="00A929A0" w:rsidRDefault="009B5F49" w:rsidP="007E089F">
            <w:pPr>
              <w:pStyle w:val="TabloBalk"/>
              <w:cnfStyle w:val="100000000000" w:firstRow="1" w:lastRow="0" w:firstColumn="0" w:lastColumn="0" w:oddVBand="0" w:evenVBand="0" w:oddHBand="0" w:evenHBand="0" w:firstRowFirstColumn="0" w:firstRowLastColumn="0" w:lastRowFirstColumn="0" w:lastRowLastColumn="0"/>
              <w:rPr>
                <w:b/>
              </w:rPr>
            </w:pPr>
            <w:r>
              <w:t>Aktiflik</w:t>
            </w:r>
          </w:p>
        </w:tc>
        <w:tc>
          <w:tcPr>
            <w:tcW w:w="3185" w:type="dxa"/>
            <w:hideMark/>
          </w:tcPr>
          <w:p w14:paraId="625E9E10" w14:textId="77777777" w:rsidR="009B5F49" w:rsidRPr="00A929A0" w:rsidRDefault="009B5F49" w:rsidP="007E089F">
            <w:pPr>
              <w:pStyle w:val="TabloBalk"/>
              <w:cnfStyle w:val="100000000000" w:firstRow="1" w:lastRow="0" w:firstColumn="0" w:lastColumn="0" w:oddVBand="0" w:evenVBand="0" w:oddHBand="0" w:evenHBand="0" w:firstRowFirstColumn="0" w:firstRowLastColumn="0" w:lastRowFirstColumn="0" w:lastRowLastColumn="0"/>
              <w:rPr>
                <w:b/>
              </w:rPr>
            </w:pPr>
            <w:r w:rsidRPr="00A929A0">
              <w:t>Açıklama</w:t>
            </w:r>
          </w:p>
        </w:tc>
      </w:tr>
      <w:tr w:rsidR="009B5F49" w:rsidRPr="00A929A0" w14:paraId="5AD81BEC"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2FED9BD2" w14:textId="77777777" w:rsidR="009B5F49" w:rsidRPr="00A929A0" w:rsidRDefault="009B5F49" w:rsidP="007E089F">
            <w:pPr>
              <w:pStyle w:val="Tabloerik"/>
            </w:pPr>
            <w:r>
              <w:rPr>
                <w:sz w:val="22"/>
              </w:rPr>
              <w:t>Açıklama</w:t>
            </w:r>
          </w:p>
        </w:tc>
        <w:tc>
          <w:tcPr>
            <w:tcW w:w="1312" w:type="dxa"/>
          </w:tcPr>
          <w:p w14:paraId="497F8182" w14:textId="77777777" w:rsidR="009B5F49" w:rsidRPr="00A929A0"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Serbest Yazı</w:t>
            </w:r>
          </w:p>
        </w:tc>
        <w:tc>
          <w:tcPr>
            <w:tcW w:w="1719" w:type="dxa"/>
          </w:tcPr>
          <w:p w14:paraId="3B98373C" w14:textId="77777777" w:rsidR="009B5F49" w:rsidRPr="00A929A0"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Hayır</w:t>
            </w:r>
          </w:p>
        </w:tc>
        <w:tc>
          <w:tcPr>
            <w:tcW w:w="1868" w:type="dxa"/>
          </w:tcPr>
          <w:p w14:paraId="598BDEEC" w14:textId="77777777" w:rsidR="009B5F49" w:rsidRPr="00A929A0"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185" w:type="dxa"/>
            <w:hideMark/>
          </w:tcPr>
          <w:p w14:paraId="65F3F3AD" w14:textId="77777777" w:rsidR="009B5F49" w:rsidRPr="00A929A0"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1000</w:t>
            </w:r>
          </w:p>
        </w:tc>
      </w:tr>
      <w:tr w:rsidR="009B5F49" w:rsidRPr="00A929A0" w14:paraId="4BE1FBC8"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2FB4120A" w14:textId="77777777" w:rsidR="009B5F49" w:rsidRDefault="009B5F49" w:rsidP="007E089F">
            <w:pPr>
              <w:pStyle w:val="Tabloerik"/>
            </w:pPr>
            <w:r>
              <w:rPr>
                <w:sz w:val="22"/>
              </w:rPr>
              <w:t>Adı Soyadı</w:t>
            </w:r>
          </w:p>
        </w:tc>
        <w:tc>
          <w:tcPr>
            <w:tcW w:w="1312" w:type="dxa"/>
          </w:tcPr>
          <w:p w14:paraId="2A24D34A" w14:textId="77777777" w:rsidR="009B5F49" w:rsidRPr="00A929A0"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719" w:type="dxa"/>
          </w:tcPr>
          <w:p w14:paraId="61CA8690" w14:textId="77777777" w:rsidR="009B5F49" w:rsidRPr="00A929A0"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68" w:type="dxa"/>
          </w:tcPr>
          <w:p w14:paraId="3199237F" w14:textId="77777777" w:rsidR="009B5F49" w:rsidRPr="00A929A0"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185" w:type="dxa"/>
          </w:tcPr>
          <w:p w14:paraId="5AF3892A"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9B5F49" w:rsidRPr="00A929A0" w14:paraId="28A7D170"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3784F43C" w14:textId="77777777" w:rsidR="009B5F49" w:rsidRDefault="009B5F49" w:rsidP="007E089F">
            <w:pPr>
              <w:pStyle w:val="Tabloerik"/>
            </w:pPr>
            <w:r w:rsidRPr="003F0A8C">
              <w:rPr>
                <w:sz w:val="22"/>
              </w:rPr>
              <w:t>Başlangıç Tarihi</w:t>
            </w:r>
          </w:p>
        </w:tc>
        <w:tc>
          <w:tcPr>
            <w:tcW w:w="1312" w:type="dxa"/>
          </w:tcPr>
          <w:p w14:paraId="029A6DB4"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Tarih</w:t>
            </w:r>
          </w:p>
        </w:tc>
        <w:tc>
          <w:tcPr>
            <w:tcW w:w="1719" w:type="dxa"/>
          </w:tcPr>
          <w:p w14:paraId="796F45F0"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68" w:type="dxa"/>
          </w:tcPr>
          <w:p w14:paraId="3CDB0732"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185" w:type="dxa"/>
          </w:tcPr>
          <w:p w14:paraId="39AFCF13"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p>
        </w:tc>
      </w:tr>
      <w:tr w:rsidR="009B5F49" w:rsidRPr="00A929A0" w14:paraId="07A16DF2"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491A7EBE" w14:textId="77777777" w:rsidR="009B5F49" w:rsidRDefault="009B5F49" w:rsidP="007E089F">
            <w:pPr>
              <w:pStyle w:val="Tabloerik"/>
            </w:pPr>
            <w:r>
              <w:rPr>
                <w:sz w:val="22"/>
              </w:rPr>
              <w:t>Bitiş Tarihi</w:t>
            </w:r>
          </w:p>
        </w:tc>
        <w:tc>
          <w:tcPr>
            <w:tcW w:w="1312" w:type="dxa"/>
          </w:tcPr>
          <w:p w14:paraId="187D1CB0"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Tarih</w:t>
            </w:r>
          </w:p>
        </w:tc>
        <w:tc>
          <w:tcPr>
            <w:tcW w:w="1719" w:type="dxa"/>
          </w:tcPr>
          <w:p w14:paraId="12C2415D"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68" w:type="dxa"/>
          </w:tcPr>
          <w:p w14:paraId="415253D1"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3185" w:type="dxa"/>
          </w:tcPr>
          <w:p w14:paraId="0E665A43"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p>
        </w:tc>
      </w:tr>
      <w:tr w:rsidR="009B5F49" w:rsidRPr="00A929A0" w14:paraId="33FEFFCC"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570399D4" w14:textId="77777777" w:rsidR="009B5F49" w:rsidRDefault="009B5F49" w:rsidP="007E089F">
            <w:pPr>
              <w:pStyle w:val="Tabloerik"/>
            </w:pPr>
            <w:r>
              <w:rPr>
                <w:sz w:val="22"/>
              </w:rPr>
              <w:t>Bölüm Program Adı</w:t>
            </w:r>
          </w:p>
        </w:tc>
        <w:tc>
          <w:tcPr>
            <w:tcW w:w="1312" w:type="dxa"/>
          </w:tcPr>
          <w:p w14:paraId="40314DB5"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719" w:type="dxa"/>
          </w:tcPr>
          <w:p w14:paraId="3E7EDD9D"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68" w:type="dxa"/>
          </w:tcPr>
          <w:p w14:paraId="2408A71B"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185" w:type="dxa"/>
          </w:tcPr>
          <w:p w14:paraId="7AFF6CD4"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120</w:t>
            </w:r>
          </w:p>
        </w:tc>
      </w:tr>
      <w:tr w:rsidR="009B5F49" w:rsidRPr="00A929A0" w14:paraId="104563C8"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58A7F579" w14:textId="77777777" w:rsidR="009B5F49" w:rsidRDefault="009B5F49" w:rsidP="007E089F">
            <w:pPr>
              <w:pStyle w:val="Tabloerik"/>
            </w:pPr>
            <w:r>
              <w:rPr>
                <w:sz w:val="22"/>
              </w:rPr>
              <w:t>Departman</w:t>
            </w:r>
          </w:p>
        </w:tc>
        <w:tc>
          <w:tcPr>
            <w:tcW w:w="1312" w:type="dxa"/>
          </w:tcPr>
          <w:p w14:paraId="3E80FDEC"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719" w:type="dxa"/>
          </w:tcPr>
          <w:p w14:paraId="759A0DD7"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68" w:type="dxa"/>
          </w:tcPr>
          <w:p w14:paraId="3211D968"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185" w:type="dxa"/>
          </w:tcPr>
          <w:p w14:paraId="71CE3EA0"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9B5F49" w:rsidRPr="00A929A0" w14:paraId="396F5B6A"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5111B99C" w14:textId="77777777" w:rsidR="009B5F49" w:rsidRDefault="009B5F49" w:rsidP="007E089F">
            <w:pPr>
              <w:pStyle w:val="Tabloerik"/>
            </w:pPr>
            <w:r>
              <w:rPr>
                <w:sz w:val="22"/>
              </w:rPr>
              <w:lastRenderedPageBreak/>
              <w:t>Kategori</w:t>
            </w:r>
          </w:p>
        </w:tc>
        <w:tc>
          <w:tcPr>
            <w:tcW w:w="1312" w:type="dxa"/>
          </w:tcPr>
          <w:p w14:paraId="300A7A3A"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Yazı</w:t>
            </w:r>
          </w:p>
        </w:tc>
        <w:tc>
          <w:tcPr>
            <w:tcW w:w="1719" w:type="dxa"/>
          </w:tcPr>
          <w:p w14:paraId="1CFFD3C5"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1868" w:type="dxa"/>
          </w:tcPr>
          <w:p w14:paraId="1D6BF819"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Evet</w:t>
            </w:r>
          </w:p>
        </w:tc>
        <w:tc>
          <w:tcPr>
            <w:tcW w:w="3185" w:type="dxa"/>
          </w:tcPr>
          <w:p w14:paraId="52198E27"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pPr>
            <w:r>
              <w:rPr>
                <w:sz w:val="22"/>
              </w:rPr>
              <w:t>75</w:t>
            </w:r>
          </w:p>
        </w:tc>
      </w:tr>
      <w:tr w:rsidR="009B5F49" w:rsidRPr="00A929A0" w14:paraId="0D90CA71"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0012C4E8" w14:textId="77777777" w:rsidR="009B5F49" w:rsidRDefault="009B5F49" w:rsidP="007E089F">
            <w:pPr>
              <w:pStyle w:val="Tabloerik"/>
            </w:pPr>
            <w:r>
              <w:rPr>
                <w:sz w:val="22"/>
              </w:rPr>
              <w:t>Mhy Adı</w:t>
            </w:r>
          </w:p>
        </w:tc>
        <w:tc>
          <w:tcPr>
            <w:tcW w:w="1312" w:type="dxa"/>
          </w:tcPr>
          <w:p w14:paraId="6B18B220"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Yazı</w:t>
            </w:r>
          </w:p>
        </w:tc>
        <w:tc>
          <w:tcPr>
            <w:tcW w:w="1719" w:type="dxa"/>
          </w:tcPr>
          <w:p w14:paraId="2D765829"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Evet</w:t>
            </w:r>
          </w:p>
        </w:tc>
        <w:tc>
          <w:tcPr>
            <w:tcW w:w="1868" w:type="dxa"/>
          </w:tcPr>
          <w:p w14:paraId="3020D89D"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Hayır</w:t>
            </w:r>
          </w:p>
        </w:tc>
        <w:tc>
          <w:tcPr>
            <w:tcW w:w="3185" w:type="dxa"/>
          </w:tcPr>
          <w:p w14:paraId="7722CFF4"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pPr>
            <w:r>
              <w:rPr>
                <w:sz w:val="22"/>
              </w:rPr>
              <w:t>75</w:t>
            </w:r>
          </w:p>
        </w:tc>
      </w:tr>
      <w:tr w:rsidR="009B5F49" w:rsidRPr="00A929A0" w14:paraId="14D5F8D7"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06B2FBD7" w14:textId="77777777" w:rsidR="009B5F49" w:rsidRDefault="009B5F49" w:rsidP="007E089F">
            <w:pPr>
              <w:pStyle w:val="Tabloerik"/>
              <w:rPr>
                <w:sz w:val="22"/>
              </w:rPr>
            </w:pPr>
            <w:r>
              <w:rPr>
                <w:sz w:val="22"/>
              </w:rPr>
              <w:t>Okul Adı</w:t>
            </w:r>
          </w:p>
        </w:tc>
        <w:tc>
          <w:tcPr>
            <w:tcW w:w="1312" w:type="dxa"/>
          </w:tcPr>
          <w:p w14:paraId="1B740FB8"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719" w:type="dxa"/>
          </w:tcPr>
          <w:p w14:paraId="4E8BCA8D"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68" w:type="dxa"/>
          </w:tcPr>
          <w:p w14:paraId="63E672B7"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3185" w:type="dxa"/>
          </w:tcPr>
          <w:p w14:paraId="1ACBBB1D"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70</w:t>
            </w:r>
          </w:p>
        </w:tc>
      </w:tr>
      <w:tr w:rsidR="009B5F49" w:rsidRPr="00A929A0" w14:paraId="6BE0370F"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6FB81782" w14:textId="77777777" w:rsidR="009B5F49" w:rsidRDefault="009B5F49" w:rsidP="007E089F">
            <w:pPr>
              <w:pStyle w:val="Tabloerik"/>
              <w:rPr>
                <w:sz w:val="22"/>
              </w:rPr>
            </w:pPr>
            <w:r>
              <w:rPr>
                <w:sz w:val="22"/>
              </w:rPr>
              <w:t>Ödemenin Yapılması Gereken Tarih Aralığı Başlangıç</w:t>
            </w:r>
          </w:p>
        </w:tc>
        <w:tc>
          <w:tcPr>
            <w:tcW w:w="1312" w:type="dxa"/>
          </w:tcPr>
          <w:p w14:paraId="046ADA67"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Tarih</w:t>
            </w:r>
          </w:p>
        </w:tc>
        <w:tc>
          <w:tcPr>
            <w:tcW w:w="1719" w:type="dxa"/>
          </w:tcPr>
          <w:p w14:paraId="124964C8"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68" w:type="dxa"/>
          </w:tcPr>
          <w:p w14:paraId="24AC0B73"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185" w:type="dxa"/>
          </w:tcPr>
          <w:p w14:paraId="773FF67E"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9B5F49" w:rsidRPr="00A929A0" w14:paraId="0A1EC06F"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13AD1AE3" w14:textId="77777777" w:rsidR="009B5F49" w:rsidRDefault="009B5F49" w:rsidP="007E089F">
            <w:pPr>
              <w:pStyle w:val="Tabloerik"/>
              <w:rPr>
                <w:sz w:val="22"/>
              </w:rPr>
            </w:pPr>
            <w:r>
              <w:rPr>
                <w:sz w:val="22"/>
              </w:rPr>
              <w:t>Ödemenin Yapılması Gereken Tarih Aralığı Bitiş</w:t>
            </w:r>
          </w:p>
        </w:tc>
        <w:tc>
          <w:tcPr>
            <w:tcW w:w="1312" w:type="dxa"/>
          </w:tcPr>
          <w:p w14:paraId="72ED213F"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719" w:type="dxa"/>
          </w:tcPr>
          <w:p w14:paraId="0E21633A"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68" w:type="dxa"/>
          </w:tcPr>
          <w:p w14:paraId="31E86CEE"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185" w:type="dxa"/>
          </w:tcPr>
          <w:p w14:paraId="3CA7BD87"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9B5F49" w:rsidRPr="00A929A0" w14:paraId="3A46B892"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58C91460" w14:textId="77777777" w:rsidR="009B5F49" w:rsidRDefault="009B5F49" w:rsidP="007E089F">
            <w:pPr>
              <w:pStyle w:val="Tabloerik"/>
              <w:rPr>
                <w:sz w:val="22"/>
              </w:rPr>
            </w:pPr>
            <w:r>
              <w:rPr>
                <w:sz w:val="22"/>
              </w:rPr>
              <w:t>Pozisyon</w:t>
            </w:r>
          </w:p>
        </w:tc>
        <w:tc>
          <w:tcPr>
            <w:tcW w:w="1312" w:type="dxa"/>
          </w:tcPr>
          <w:p w14:paraId="351F8D9A"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719" w:type="dxa"/>
          </w:tcPr>
          <w:p w14:paraId="168827E9"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68" w:type="dxa"/>
          </w:tcPr>
          <w:p w14:paraId="006FDCC1"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185" w:type="dxa"/>
          </w:tcPr>
          <w:p w14:paraId="5E749A0C"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70</w:t>
            </w:r>
          </w:p>
        </w:tc>
      </w:tr>
      <w:tr w:rsidR="009B5F49" w:rsidRPr="00A929A0" w14:paraId="670294A3"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462381CB" w14:textId="77777777" w:rsidR="009B5F49" w:rsidRDefault="009B5F49" w:rsidP="007E089F">
            <w:pPr>
              <w:pStyle w:val="Tabloerik"/>
              <w:rPr>
                <w:sz w:val="22"/>
              </w:rPr>
            </w:pPr>
            <w:r>
              <w:rPr>
                <w:sz w:val="22"/>
              </w:rPr>
              <w:t>Program Süresi</w:t>
            </w:r>
          </w:p>
        </w:tc>
        <w:tc>
          <w:tcPr>
            <w:tcW w:w="1312" w:type="dxa"/>
          </w:tcPr>
          <w:p w14:paraId="5B3730E5"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719" w:type="dxa"/>
          </w:tcPr>
          <w:p w14:paraId="6F5BAD76"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68" w:type="dxa"/>
          </w:tcPr>
          <w:p w14:paraId="2B1A73C4"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sidRPr="0095704E">
              <w:rPr>
                <w:sz w:val="22"/>
              </w:rPr>
              <w:t>Evet</w:t>
            </w:r>
          </w:p>
        </w:tc>
        <w:tc>
          <w:tcPr>
            <w:tcW w:w="3185" w:type="dxa"/>
          </w:tcPr>
          <w:p w14:paraId="30D7EF42"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20</w:t>
            </w:r>
          </w:p>
        </w:tc>
      </w:tr>
      <w:tr w:rsidR="009B5F49" w:rsidRPr="00A929A0" w14:paraId="1E744489"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690D0D00" w14:textId="77777777" w:rsidR="009B5F49" w:rsidRDefault="009B5F49" w:rsidP="007E089F">
            <w:pPr>
              <w:pStyle w:val="Tabloerik"/>
              <w:rPr>
                <w:sz w:val="22"/>
              </w:rPr>
            </w:pPr>
            <w:r>
              <w:rPr>
                <w:sz w:val="22"/>
              </w:rPr>
              <w:t>Ücreti</w:t>
            </w:r>
          </w:p>
        </w:tc>
        <w:tc>
          <w:tcPr>
            <w:tcW w:w="1312" w:type="dxa"/>
          </w:tcPr>
          <w:p w14:paraId="34B8A665"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Para</w:t>
            </w:r>
          </w:p>
        </w:tc>
        <w:tc>
          <w:tcPr>
            <w:tcW w:w="1719" w:type="dxa"/>
          </w:tcPr>
          <w:p w14:paraId="2AD45206"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68" w:type="dxa"/>
          </w:tcPr>
          <w:p w14:paraId="2E5B8826"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sidRPr="0095704E">
              <w:rPr>
                <w:sz w:val="22"/>
              </w:rPr>
              <w:t>Evet</w:t>
            </w:r>
          </w:p>
        </w:tc>
        <w:tc>
          <w:tcPr>
            <w:tcW w:w="3185" w:type="dxa"/>
          </w:tcPr>
          <w:p w14:paraId="0882D6BA"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p>
        </w:tc>
      </w:tr>
      <w:tr w:rsidR="009B5F49" w:rsidRPr="00A929A0" w14:paraId="6302F78E"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9355" w:type="dxa"/>
            <w:gridSpan w:val="5"/>
          </w:tcPr>
          <w:p w14:paraId="6D7600A0" w14:textId="77777777" w:rsidR="009B5F49" w:rsidRPr="002C7785" w:rsidRDefault="009B5F49" w:rsidP="007E089F">
            <w:pPr>
              <w:pStyle w:val="Tabloerik"/>
              <w:jc w:val="center"/>
              <w:rPr>
                <w:color w:val="FF0000"/>
                <w:sz w:val="24"/>
                <w:szCs w:val="36"/>
              </w:rPr>
            </w:pPr>
            <w:r w:rsidRPr="002C7785">
              <w:rPr>
                <w:color w:val="FF0000"/>
                <w:sz w:val="28"/>
                <w:szCs w:val="40"/>
              </w:rPr>
              <w:t>İşlem Tarihçesi</w:t>
            </w:r>
          </w:p>
        </w:tc>
      </w:tr>
      <w:tr w:rsidR="009B5F49" w:rsidRPr="00A929A0" w14:paraId="06F27A8D"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03DFDF20" w14:textId="77777777" w:rsidR="009B5F49" w:rsidRDefault="009B5F49" w:rsidP="007E089F">
            <w:pPr>
              <w:pStyle w:val="Tabloerik"/>
              <w:rPr>
                <w:sz w:val="22"/>
              </w:rPr>
            </w:pPr>
            <w:r>
              <w:rPr>
                <w:sz w:val="22"/>
              </w:rPr>
              <w:t>İşlemi Gerçekleştiren</w:t>
            </w:r>
          </w:p>
        </w:tc>
        <w:tc>
          <w:tcPr>
            <w:tcW w:w="1312" w:type="dxa"/>
          </w:tcPr>
          <w:p w14:paraId="3E7F8E9D"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Yazı</w:t>
            </w:r>
          </w:p>
        </w:tc>
        <w:tc>
          <w:tcPr>
            <w:tcW w:w="1719" w:type="dxa"/>
          </w:tcPr>
          <w:p w14:paraId="3E8EFB85"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68" w:type="dxa"/>
          </w:tcPr>
          <w:p w14:paraId="0E53F908" w14:textId="77777777" w:rsidR="009B5F49" w:rsidRPr="0095704E"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185" w:type="dxa"/>
          </w:tcPr>
          <w:p w14:paraId="468567F8"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75</w:t>
            </w:r>
          </w:p>
        </w:tc>
      </w:tr>
      <w:tr w:rsidR="009B5F49" w:rsidRPr="00A929A0" w14:paraId="5DA3E66B"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1F542474" w14:textId="77777777" w:rsidR="009B5F49" w:rsidRDefault="009B5F49" w:rsidP="007E089F">
            <w:pPr>
              <w:pStyle w:val="Tabloerik"/>
              <w:rPr>
                <w:sz w:val="22"/>
              </w:rPr>
            </w:pPr>
            <w:r>
              <w:rPr>
                <w:sz w:val="22"/>
              </w:rPr>
              <w:t>İşlem Tarih</w:t>
            </w:r>
          </w:p>
        </w:tc>
        <w:tc>
          <w:tcPr>
            <w:tcW w:w="1312" w:type="dxa"/>
          </w:tcPr>
          <w:p w14:paraId="7A073693"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Tarih</w:t>
            </w:r>
          </w:p>
        </w:tc>
        <w:tc>
          <w:tcPr>
            <w:tcW w:w="1719" w:type="dxa"/>
          </w:tcPr>
          <w:p w14:paraId="01C5ADB3"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68" w:type="dxa"/>
          </w:tcPr>
          <w:p w14:paraId="17A56F17" w14:textId="77777777" w:rsidR="009B5F49" w:rsidRPr="0095704E"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185" w:type="dxa"/>
          </w:tcPr>
          <w:p w14:paraId="40A38EA3"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p>
        </w:tc>
      </w:tr>
      <w:tr w:rsidR="009B5F49" w:rsidRPr="00A929A0" w14:paraId="146F7254" w14:textId="77777777" w:rsidTr="007E089F">
        <w:trPr>
          <w:trHeight w:val="472"/>
        </w:trPr>
        <w:tc>
          <w:tcPr>
            <w:cnfStyle w:val="001000000000" w:firstRow="0" w:lastRow="0" w:firstColumn="1" w:lastColumn="0" w:oddVBand="0" w:evenVBand="0" w:oddHBand="0" w:evenHBand="0" w:firstRowFirstColumn="0" w:firstRowLastColumn="0" w:lastRowFirstColumn="0" w:lastRowLastColumn="0"/>
            <w:tcW w:w="1271" w:type="dxa"/>
          </w:tcPr>
          <w:p w14:paraId="73CB8397" w14:textId="77777777" w:rsidR="009B5F49" w:rsidRDefault="009B5F49" w:rsidP="007E089F">
            <w:pPr>
              <w:pStyle w:val="Tabloerik"/>
              <w:rPr>
                <w:sz w:val="22"/>
              </w:rPr>
            </w:pPr>
            <w:r>
              <w:rPr>
                <w:sz w:val="22"/>
              </w:rPr>
              <w:t>İşlem Açıklama</w:t>
            </w:r>
          </w:p>
        </w:tc>
        <w:tc>
          <w:tcPr>
            <w:tcW w:w="1312" w:type="dxa"/>
          </w:tcPr>
          <w:p w14:paraId="61842732"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Serbest Yazı</w:t>
            </w:r>
          </w:p>
        </w:tc>
        <w:tc>
          <w:tcPr>
            <w:tcW w:w="1719" w:type="dxa"/>
          </w:tcPr>
          <w:p w14:paraId="25E0A65F"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Evet</w:t>
            </w:r>
          </w:p>
        </w:tc>
        <w:tc>
          <w:tcPr>
            <w:tcW w:w="1868" w:type="dxa"/>
          </w:tcPr>
          <w:p w14:paraId="365B51FF" w14:textId="77777777" w:rsidR="009B5F49" w:rsidRPr="0095704E"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Hayır</w:t>
            </w:r>
          </w:p>
        </w:tc>
        <w:tc>
          <w:tcPr>
            <w:tcW w:w="3185" w:type="dxa"/>
          </w:tcPr>
          <w:p w14:paraId="6865620D" w14:textId="77777777" w:rsidR="009B5F49" w:rsidRDefault="009B5F49" w:rsidP="007E089F">
            <w:pPr>
              <w:pStyle w:val="Tabloerik"/>
              <w:cnfStyle w:val="000000000000" w:firstRow="0" w:lastRow="0" w:firstColumn="0" w:lastColumn="0" w:oddVBand="0" w:evenVBand="0" w:oddHBand="0" w:evenHBand="0" w:firstRowFirstColumn="0" w:firstRowLastColumn="0" w:lastRowFirstColumn="0" w:lastRowLastColumn="0"/>
              <w:rPr>
                <w:sz w:val="22"/>
              </w:rPr>
            </w:pPr>
            <w:r>
              <w:rPr>
                <w:sz w:val="22"/>
              </w:rPr>
              <w:t>1000</w:t>
            </w:r>
          </w:p>
        </w:tc>
      </w:tr>
      <w:tr w:rsidR="009B5F49" w:rsidRPr="00A929A0" w14:paraId="3292E48F" w14:textId="77777777" w:rsidTr="007E089F">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271" w:type="dxa"/>
          </w:tcPr>
          <w:p w14:paraId="1281BFAF" w14:textId="77777777" w:rsidR="009B5F49" w:rsidRDefault="009B5F49" w:rsidP="007E089F">
            <w:pPr>
              <w:pStyle w:val="Tabloerik"/>
              <w:rPr>
                <w:sz w:val="22"/>
              </w:rPr>
            </w:pPr>
            <w:r>
              <w:rPr>
                <w:sz w:val="22"/>
              </w:rPr>
              <w:t>İşlem Karar</w:t>
            </w:r>
          </w:p>
        </w:tc>
        <w:tc>
          <w:tcPr>
            <w:tcW w:w="1312" w:type="dxa"/>
          </w:tcPr>
          <w:p w14:paraId="16A354C6"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Yazı</w:t>
            </w:r>
          </w:p>
        </w:tc>
        <w:tc>
          <w:tcPr>
            <w:tcW w:w="1719" w:type="dxa"/>
          </w:tcPr>
          <w:p w14:paraId="12F7EC40"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Evet</w:t>
            </w:r>
          </w:p>
        </w:tc>
        <w:tc>
          <w:tcPr>
            <w:tcW w:w="1868" w:type="dxa"/>
          </w:tcPr>
          <w:p w14:paraId="4C2F0F31" w14:textId="77777777" w:rsidR="009B5F49" w:rsidRPr="0095704E"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Hayır</w:t>
            </w:r>
          </w:p>
        </w:tc>
        <w:tc>
          <w:tcPr>
            <w:tcW w:w="3185" w:type="dxa"/>
          </w:tcPr>
          <w:p w14:paraId="4466B0A1" w14:textId="77777777" w:rsidR="009B5F49" w:rsidRDefault="009B5F49" w:rsidP="007E089F">
            <w:pPr>
              <w:pStyle w:val="Tabloerik"/>
              <w:cnfStyle w:val="000000100000" w:firstRow="0" w:lastRow="0" w:firstColumn="0" w:lastColumn="0" w:oddVBand="0" w:evenVBand="0" w:oddHBand="1" w:evenHBand="0" w:firstRowFirstColumn="0" w:firstRowLastColumn="0" w:lastRowFirstColumn="0" w:lastRowLastColumn="0"/>
              <w:rPr>
                <w:sz w:val="22"/>
              </w:rPr>
            </w:pPr>
            <w:r>
              <w:rPr>
                <w:sz w:val="22"/>
              </w:rPr>
              <w:t>20</w:t>
            </w:r>
          </w:p>
        </w:tc>
      </w:tr>
    </w:tbl>
    <w:p w14:paraId="2F2FA913" w14:textId="77777777" w:rsidR="000534AF" w:rsidRDefault="000534AF" w:rsidP="00411D52">
      <w:pPr>
        <w:rPr>
          <w:noProof/>
          <w:lang w:val="tr-TR"/>
        </w:rPr>
      </w:pPr>
    </w:p>
    <w:p w14:paraId="29E6E13D" w14:textId="77777777" w:rsidR="004C33DE" w:rsidRDefault="004C33DE" w:rsidP="004C33DE">
      <w:pPr>
        <w:pStyle w:val="ListeParagraf"/>
        <w:rPr>
          <w:noProof/>
          <w:lang w:val="tr-TR"/>
        </w:rPr>
      </w:pPr>
    </w:p>
    <w:p w14:paraId="3C1AD5BD" w14:textId="77777777" w:rsidR="00041204" w:rsidRDefault="00041204" w:rsidP="00041204">
      <w:pPr>
        <w:pStyle w:val="Taslak1"/>
        <w:ind w:left="360"/>
        <w:rPr>
          <w:noProof/>
          <w:lang w:val="tr-TR"/>
        </w:rPr>
      </w:pPr>
      <w:bookmarkStart w:id="54" w:name="_Toc179204314"/>
      <w:r>
        <w:rPr>
          <w:noProof/>
          <w:lang w:val="tr-TR"/>
        </w:rPr>
        <w:t>11. Raporlar</w:t>
      </w:r>
      <w:bookmarkEnd w:id="54"/>
    </w:p>
    <w:p w14:paraId="4CDB1884" w14:textId="0F66DC2A" w:rsidR="00195873" w:rsidRPr="00791006" w:rsidRDefault="00195873" w:rsidP="00041204">
      <w:pPr>
        <w:pStyle w:val="Taslak1"/>
        <w:ind w:left="360"/>
        <w:rPr>
          <w:noProof/>
          <w:lang w:val="tr-TR"/>
        </w:rPr>
      </w:pPr>
      <w:bookmarkStart w:id="55" w:name="_Toc150159133"/>
      <w:bookmarkStart w:id="56" w:name="_Toc179204315"/>
      <w:r w:rsidRPr="00195873">
        <w:rPr>
          <w:noProof/>
          <w:lang w:val="tr-TR"/>
        </w:rPr>
        <w:drawing>
          <wp:inline distT="0" distB="0" distL="0" distR="0" wp14:anchorId="7818E988" wp14:editId="7B1FD400">
            <wp:extent cx="5943600" cy="847090"/>
            <wp:effectExtent l="0" t="0" r="0" b="0"/>
            <wp:docPr id="455007949" name="Resim 455007949" descr="metin, çizgi, yazı tip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007949" name="Resim 1" descr="metin, çizgi, yazı tipi, ekran görüntüsü içeren bir resim&#10;&#10;Açıklama otomatik olarak oluşturuldu"/>
                    <pic:cNvPicPr/>
                  </pic:nvPicPr>
                  <pic:blipFill>
                    <a:blip r:embed="rId39"/>
                    <a:stretch>
                      <a:fillRect/>
                    </a:stretch>
                  </pic:blipFill>
                  <pic:spPr>
                    <a:xfrm>
                      <a:off x="0" y="0"/>
                      <a:ext cx="5943600" cy="847090"/>
                    </a:xfrm>
                    <a:prstGeom prst="rect">
                      <a:avLst/>
                    </a:prstGeom>
                  </pic:spPr>
                </pic:pic>
              </a:graphicData>
            </a:graphic>
          </wp:inline>
        </w:drawing>
      </w:r>
      <w:bookmarkEnd w:id="55"/>
      <w:bookmarkEnd w:id="56"/>
    </w:p>
    <w:p w14:paraId="019BB16B" w14:textId="77777777" w:rsidR="00E979A9" w:rsidRPr="00791006" w:rsidRDefault="00E979A9" w:rsidP="00270092">
      <w:pPr>
        <w:rPr>
          <w:noProof/>
          <w:lang w:val="tr-TR"/>
        </w:rPr>
      </w:pPr>
    </w:p>
    <w:sectPr w:rsidR="00E979A9" w:rsidRPr="00791006" w:rsidSect="00832869">
      <w:headerReference w:type="default" r:id="rId40"/>
      <w:footerReference w:type="default" r:id="rId41"/>
      <w:footerReference w:type="first" r:id="rId42"/>
      <w:pgSz w:w="12240" w:h="15840"/>
      <w:pgMar w:top="1440" w:right="1440" w:bottom="1440" w:left="1440" w:header="720" w:footer="720" w:gutter="0"/>
      <w:pgNumType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F3529" w14:textId="77777777" w:rsidR="00C21F0D" w:rsidRDefault="00C21F0D" w:rsidP="00270092">
      <w:pPr>
        <w:spacing w:after="0" w:line="240" w:lineRule="auto"/>
      </w:pPr>
      <w:r>
        <w:separator/>
      </w:r>
    </w:p>
  </w:endnote>
  <w:endnote w:type="continuationSeparator" w:id="0">
    <w:p w14:paraId="7E581E02" w14:textId="77777777" w:rsidR="00C21F0D" w:rsidRDefault="00C21F0D" w:rsidP="00270092">
      <w:pPr>
        <w:spacing w:after="0" w:line="240" w:lineRule="auto"/>
      </w:pPr>
      <w:r>
        <w:continuationSeparator/>
      </w:r>
    </w:p>
  </w:endnote>
  <w:endnote w:type="continuationNotice" w:id="1">
    <w:p w14:paraId="09E23A63" w14:textId="77777777" w:rsidR="00C21F0D" w:rsidRDefault="00C21F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3014192"/>
      <w:docPartObj>
        <w:docPartGallery w:val="Page Numbers (Bottom of Page)"/>
        <w:docPartUnique/>
      </w:docPartObj>
    </w:sdtPr>
    <w:sdtContent>
      <w:p w14:paraId="78C0254B" w14:textId="77777777" w:rsidR="00832869" w:rsidRDefault="00832869">
        <w:pPr>
          <w:pStyle w:val="AltBilgi"/>
          <w:jc w:val="center"/>
        </w:pPr>
        <w:r>
          <w:fldChar w:fldCharType="begin"/>
        </w:r>
        <w:r>
          <w:instrText>PAGE   \* MERGEFORMAT</w:instrText>
        </w:r>
        <w:r>
          <w:fldChar w:fldCharType="separate"/>
        </w:r>
        <w:r>
          <w:rPr>
            <w:lang w:val="tr-TR"/>
          </w:rPr>
          <w:t>2</w:t>
        </w:r>
        <w:r>
          <w:fldChar w:fldCharType="end"/>
        </w:r>
      </w:p>
    </w:sdtContent>
  </w:sdt>
  <w:p w14:paraId="7E63B15E" w14:textId="77777777" w:rsidR="00832869" w:rsidRDefault="0083286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04DB8" w14:textId="77777777" w:rsidR="00270092" w:rsidRDefault="00270092">
    <w:pPr>
      <w:pStyle w:val="AltBilgi"/>
      <w:jc w:val="center"/>
    </w:pPr>
  </w:p>
  <w:p w14:paraId="38626768" w14:textId="77777777" w:rsidR="00270092" w:rsidRDefault="0027009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76E4D" w14:textId="77777777" w:rsidR="00C21F0D" w:rsidRDefault="00C21F0D" w:rsidP="00270092">
      <w:pPr>
        <w:spacing w:after="0" w:line="240" w:lineRule="auto"/>
      </w:pPr>
      <w:r>
        <w:separator/>
      </w:r>
    </w:p>
  </w:footnote>
  <w:footnote w:type="continuationSeparator" w:id="0">
    <w:p w14:paraId="00DCFD58" w14:textId="77777777" w:rsidR="00C21F0D" w:rsidRDefault="00C21F0D" w:rsidP="00270092">
      <w:pPr>
        <w:spacing w:after="0" w:line="240" w:lineRule="auto"/>
      </w:pPr>
      <w:r>
        <w:continuationSeparator/>
      </w:r>
    </w:p>
  </w:footnote>
  <w:footnote w:type="continuationNotice" w:id="1">
    <w:p w14:paraId="62D0AB17" w14:textId="77777777" w:rsidR="00C21F0D" w:rsidRDefault="00C21F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9072" w:type="dxa"/>
      <w:tblInd w:w="137" w:type="dxa"/>
      <w:tblLook w:val="04A0" w:firstRow="1" w:lastRow="0" w:firstColumn="1" w:lastColumn="0" w:noHBand="0" w:noVBand="1"/>
    </w:tblPr>
    <w:tblGrid>
      <w:gridCol w:w="2883"/>
      <w:gridCol w:w="3021"/>
      <w:gridCol w:w="1510"/>
      <w:gridCol w:w="1658"/>
    </w:tblGrid>
    <w:tr w:rsidR="00650ABC" w:rsidRPr="00293E3B" w14:paraId="5282E9CA" w14:textId="77777777" w:rsidTr="00650ABC">
      <w:trPr>
        <w:trHeight w:val="54"/>
      </w:trPr>
      <w:tc>
        <w:tcPr>
          <w:tcW w:w="2883" w:type="dxa"/>
          <w:vMerge w:val="restart"/>
          <w:vAlign w:val="center"/>
        </w:tcPr>
        <w:bookmarkStart w:id="57" w:name="OLE_LINK1"/>
        <w:p w14:paraId="16B87732" w14:textId="77777777" w:rsidR="00650ABC" w:rsidRPr="00204E56" w:rsidRDefault="00650ABC" w:rsidP="00650ABC">
          <w:pPr>
            <w:pStyle w:val="stBilgi"/>
            <w:jc w:val="center"/>
            <w:rPr>
              <w:rFonts w:ascii="Times New Roman" w:hAnsi="Times New Roman" w:cs="Times New Roman"/>
            </w:rPr>
          </w:pPr>
          <w:r>
            <w:object w:dxaOrig="2933" w:dyaOrig="780" w14:anchorId="45382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9.6pt;height:45.7pt" o:ole="">
                <v:imagedata r:id="rId1" o:title=""/>
              </v:shape>
              <o:OLEObject Type="Embed" ProgID="PBrush" ShapeID="_x0000_i1027" DrawAspect="Content" ObjectID="_1789824037" r:id="rId2"/>
            </w:object>
          </w:r>
          <w:bookmarkEnd w:id="57"/>
        </w:p>
      </w:tc>
      <w:tc>
        <w:tcPr>
          <w:tcW w:w="3021" w:type="dxa"/>
          <w:vMerge w:val="restart"/>
          <w:vAlign w:val="center"/>
        </w:tcPr>
        <w:p w14:paraId="3DC16C44" w14:textId="6351F24C" w:rsidR="00650ABC" w:rsidRPr="001269DC" w:rsidRDefault="00650ABC" w:rsidP="00650ABC">
          <w:pPr>
            <w:pStyle w:val="stBilgi"/>
            <w:jc w:val="center"/>
            <w:rPr>
              <w:rFonts w:ascii="Arial" w:hAnsi="Arial" w:cs="Arial"/>
              <w:b/>
              <w:bCs/>
              <w:sz w:val="28"/>
              <w:szCs w:val="28"/>
            </w:rPr>
          </w:pPr>
          <w:r w:rsidRPr="001269DC">
            <w:rPr>
              <w:rFonts w:ascii="Arial" w:hAnsi="Arial" w:cs="Arial"/>
              <w:b/>
              <w:bCs/>
              <w:sz w:val="28"/>
              <w:szCs w:val="28"/>
            </w:rPr>
            <w:t xml:space="preserve">Proje </w:t>
          </w:r>
          <w:r>
            <w:rPr>
              <w:rFonts w:ascii="Arial" w:hAnsi="Arial" w:cs="Arial"/>
              <w:b/>
              <w:bCs/>
              <w:sz w:val="28"/>
              <w:szCs w:val="28"/>
            </w:rPr>
            <w:t>Tasarım Dokümanı</w:t>
          </w:r>
        </w:p>
      </w:tc>
      <w:tc>
        <w:tcPr>
          <w:tcW w:w="1510" w:type="dxa"/>
          <w:vAlign w:val="center"/>
        </w:tcPr>
        <w:p w14:paraId="406341E6" w14:textId="77777777" w:rsidR="00650ABC" w:rsidRPr="00293E3B" w:rsidRDefault="00650ABC" w:rsidP="00650ABC">
          <w:pPr>
            <w:pStyle w:val="stBilgi"/>
            <w:jc w:val="right"/>
            <w:rPr>
              <w:rFonts w:ascii="Times New Roman" w:hAnsi="Times New Roman" w:cs="Times New Roman"/>
              <w:sz w:val="18"/>
              <w:szCs w:val="18"/>
            </w:rPr>
          </w:pPr>
          <w:r w:rsidRPr="00293E3B">
            <w:rPr>
              <w:rFonts w:ascii="Times New Roman" w:hAnsi="Times New Roman" w:cs="Times New Roman"/>
              <w:sz w:val="18"/>
              <w:szCs w:val="18"/>
            </w:rPr>
            <w:t>Doküman Kodu:</w:t>
          </w:r>
        </w:p>
      </w:tc>
      <w:tc>
        <w:tcPr>
          <w:tcW w:w="1658" w:type="dxa"/>
          <w:vAlign w:val="center"/>
        </w:tcPr>
        <w:p w14:paraId="3AE3DC30" w14:textId="4D008C68" w:rsidR="00650ABC" w:rsidRPr="00293E3B" w:rsidRDefault="00650ABC" w:rsidP="00650ABC">
          <w:pPr>
            <w:pStyle w:val="stBilgi"/>
            <w:rPr>
              <w:rFonts w:ascii="Times New Roman" w:hAnsi="Times New Roman" w:cs="Times New Roman"/>
              <w:sz w:val="18"/>
              <w:szCs w:val="18"/>
            </w:rPr>
          </w:pPr>
          <w:r>
            <w:rPr>
              <w:rFonts w:ascii="Times New Roman" w:hAnsi="Times New Roman" w:cs="Times New Roman"/>
              <w:sz w:val="18"/>
              <w:szCs w:val="18"/>
            </w:rPr>
            <w:t>SR.10</w:t>
          </w:r>
        </w:p>
      </w:tc>
    </w:tr>
    <w:tr w:rsidR="00650ABC" w:rsidRPr="00293E3B" w14:paraId="230072E0" w14:textId="77777777" w:rsidTr="00650ABC">
      <w:trPr>
        <w:trHeight w:val="52"/>
      </w:trPr>
      <w:tc>
        <w:tcPr>
          <w:tcW w:w="2883" w:type="dxa"/>
          <w:vMerge/>
          <w:vAlign w:val="center"/>
        </w:tcPr>
        <w:p w14:paraId="034FC7BF" w14:textId="77777777" w:rsidR="00650ABC" w:rsidRPr="00204E56" w:rsidRDefault="00650ABC" w:rsidP="00650ABC">
          <w:pPr>
            <w:pStyle w:val="stBilgi"/>
            <w:rPr>
              <w:rFonts w:ascii="Times New Roman" w:hAnsi="Times New Roman" w:cs="Times New Roman"/>
              <w:noProof/>
            </w:rPr>
          </w:pPr>
        </w:p>
      </w:tc>
      <w:tc>
        <w:tcPr>
          <w:tcW w:w="3021" w:type="dxa"/>
          <w:vMerge/>
          <w:vAlign w:val="center"/>
        </w:tcPr>
        <w:p w14:paraId="26AEAA4D" w14:textId="77777777" w:rsidR="00650ABC" w:rsidRPr="00204E56" w:rsidRDefault="00650ABC" w:rsidP="00650ABC">
          <w:pPr>
            <w:pStyle w:val="stBilgi"/>
            <w:jc w:val="center"/>
            <w:rPr>
              <w:rFonts w:ascii="Times New Roman" w:hAnsi="Times New Roman" w:cs="Times New Roman"/>
            </w:rPr>
          </w:pPr>
        </w:p>
      </w:tc>
      <w:tc>
        <w:tcPr>
          <w:tcW w:w="1510" w:type="dxa"/>
          <w:vAlign w:val="center"/>
        </w:tcPr>
        <w:p w14:paraId="15C8237F" w14:textId="77777777" w:rsidR="00650ABC" w:rsidRPr="00293E3B" w:rsidRDefault="00650ABC" w:rsidP="00650ABC">
          <w:pPr>
            <w:pStyle w:val="stBilgi"/>
            <w:jc w:val="right"/>
            <w:rPr>
              <w:rFonts w:ascii="Times New Roman" w:hAnsi="Times New Roman" w:cs="Times New Roman"/>
              <w:sz w:val="18"/>
              <w:szCs w:val="18"/>
            </w:rPr>
          </w:pPr>
          <w:r>
            <w:rPr>
              <w:rFonts w:ascii="Times New Roman" w:hAnsi="Times New Roman" w:cs="Times New Roman"/>
              <w:sz w:val="18"/>
              <w:szCs w:val="18"/>
            </w:rPr>
            <w:t>Yayın Tarihi:</w:t>
          </w:r>
        </w:p>
      </w:tc>
      <w:tc>
        <w:tcPr>
          <w:tcW w:w="1658" w:type="dxa"/>
          <w:vAlign w:val="center"/>
        </w:tcPr>
        <w:p w14:paraId="3A06693F" w14:textId="77777777" w:rsidR="00650ABC" w:rsidRPr="00293E3B" w:rsidRDefault="00650ABC" w:rsidP="00650ABC">
          <w:pPr>
            <w:pStyle w:val="stBilgi"/>
            <w:rPr>
              <w:rFonts w:ascii="Times New Roman" w:hAnsi="Times New Roman" w:cs="Times New Roman"/>
              <w:sz w:val="18"/>
              <w:szCs w:val="18"/>
            </w:rPr>
          </w:pPr>
          <w:r>
            <w:rPr>
              <w:rFonts w:ascii="Times New Roman" w:hAnsi="Times New Roman" w:cs="Times New Roman"/>
              <w:sz w:val="18"/>
              <w:szCs w:val="18"/>
            </w:rPr>
            <w:t>06.06.2022</w:t>
          </w:r>
        </w:p>
      </w:tc>
    </w:tr>
    <w:tr w:rsidR="00650ABC" w:rsidRPr="00293E3B" w14:paraId="2202F646" w14:textId="77777777" w:rsidTr="00650ABC">
      <w:trPr>
        <w:trHeight w:val="52"/>
      </w:trPr>
      <w:tc>
        <w:tcPr>
          <w:tcW w:w="2883" w:type="dxa"/>
          <w:vMerge/>
          <w:vAlign w:val="center"/>
        </w:tcPr>
        <w:p w14:paraId="6343BECF" w14:textId="77777777" w:rsidR="00650ABC" w:rsidRPr="00204E56" w:rsidRDefault="00650ABC" w:rsidP="00650ABC">
          <w:pPr>
            <w:pStyle w:val="stBilgi"/>
            <w:rPr>
              <w:rFonts w:ascii="Times New Roman" w:hAnsi="Times New Roman" w:cs="Times New Roman"/>
              <w:noProof/>
            </w:rPr>
          </w:pPr>
        </w:p>
      </w:tc>
      <w:tc>
        <w:tcPr>
          <w:tcW w:w="3021" w:type="dxa"/>
          <w:vMerge/>
          <w:vAlign w:val="center"/>
        </w:tcPr>
        <w:p w14:paraId="38FBF752" w14:textId="77777777" w:rsidR="00650ABC" w:rsidRPr="00204E56" w:rsidRDefault="00650ABC" w:rsidP="00650ABC">
          <w:pPr>
            <w:pStyle w:val="stBilgi"/>
            <w:jc w:val="center"/>
            <w:rPr>
              <w:rFonts w:ascii="Times New Roman" w:hAnsi="Times New Roman" w:cs="Times New Roman"/>
            </w:rPr>
          </w:pPr>
        </w:p>
      </w:tc>
      <w:tc>
        <w:tcPr>
          <w:tcW w:w="1510" w:type="dxa"/>
          <w:vAlign w:val="center"/>
        </w:tcPr>
        <w:p w14:paraId="354BE2C0" w14:textId="77777777" w:rsidR="00650ABC" w:rsidRPr="00293E3B" w:rsidRDefault="00650ABC" w:rsidP="00650ABC">
          <w:pPr>
            <w:pStyle w:val="stBilgi"/>
            <w:jc w:val="right"/>
            <w:rPr>
              <w:rFonts w:ascii="Times New Roman" w:hAnsi="Times New Roman" w:cs="Times New Roman"/>
              <w:sz w:val="18"/>
              <w:szCs w:val="18"/>
            </w:rPr>
          </w:pPr>
          <w:r>
            <w:rPr>
              <w:rFonts w:ascii="Times New Roman" w:hAnsi="Times New Roman" w:cs="Times New Roman"/>
              <w:sz w:val="18"/>
              <w:szCs w:val="18"/>
            </w:rPr>
            <w:t>Revizyon No:</w:t>
          </w:r>
        </w:p>
      </w:tc>
      <w:tc>
        <w:tcPr>
          <w:tcW w:w="1658" w:type="dxa"/>
          <w:vAlign w:val="center"/>
        </w:tcPr>
        <w:p w14:paraId="3B46B10C" w14:textId="77777777" w:rsidR="00650ABC" w:rsidRPr="00293E3B" w:rsidRDefault="00650ABC" w:rsidP="00650ABC">
          <w:pPr>
            <w:pStyle w:val="stBilgi"/>
            <w:rPr>
              <w:rFonts w:ascii="Times New Roman" w:hAnsi="Times New Roman" w:cs="Times New Roman"/>
              <w:sz w:val="18"/>
              <w:szCs w:val="18"/>
            </w:rPr>
          </w:pPr>
          <w:r>
            <w:rPr>
              <w:rFonts w:ascii="Times New Roman" w:hAnsi="Times New Roman" w:cs="Times New Roman"/>
              <w:sz w:val="18"/>
              <w:szCs w:val="18"/>
            </w:rPr>
            <w:t>0</w:t>
          </w:r>
        </w:p>
      </w:tc>
    </w:tr>
    <w:tr w:rsidR="00650ABC" w:rsidRPr="00293E3B" w14:paraId="5CBB4662" w14:textId="77777777" w:rsidTr="00650ABC">
      <w:trPr>
        <w:trHeight w:val="52"/>
      </w:trPr>
      <w:tc>
        <w:tcPr>
          <w:tcW w:w="2883" w:type="dxa"/>
          <w:vMerge/>
          <w:vAlign w:val="center"/>
        </w:tcPr>
        <w:p w14:paraId="66AE97E5" w14:textId="77777777" w:rsidR="00650ABC" w:rsidRPr="00204E56" w:rsidRDefault="00650ABC" w:rsidP="00650ABC">
          <w:pPr>
            <w:pStyle w:val="stBilgi"/>
            <w:rPr>
              <w:rFonts w:ascii="Times New Roman" w:hAnsi="Times New Roman" w:cs="Times New Roman"/>
              <w:noProof/>
            </w:rPr>
          </w:pPr>
        </w:p>
      </w:tc>
      <w:tc>
        <w:tcPr>
          <w:tcW w:w="3021" w:type="dxa"/>
          <w:vMerge/>
          <w:vAlign w:val="center"/>
        </w:tcPr>
        <w:p w14:paraId="53061C6F" w14:textId="77777777" w:rsidR="00650ABC" w:rsidRPr="00204E56" w:rsidRDefault="00650ABC" w:rsidP="00650ABC">
          <w:pPr>
            <w:pStyle w:val="stBilgi"/>
            <w:jc w:val="center"/>
            <w:rPr>
              <w:rFonts w:ascii="Times New Roman" w:hAnsi="Times New Roman" w:cs="Times New Roman"/>
            </w:rPr>
          </w:pPr>
        </w:p>
      </w:tc>
      <w:tc>
        <w:tcPr>
          <w:tcW w:w="1510" w:type="dxa"/>
          <w:vAlign w:val="center"/>
        </w:tcPr>
        <w:p w14:paraId="2C7DABE9" w14:textId="77777777" w:rsidR="00650ABC" w:rsidRPr="00293E3B" w:rsidRDefault="00650ABC" w:rsidP="00650ABC">
          <w:pPr>
            <w:pStyle w:val="stBilgi"/>
            <w:jc w:val="right"/>
            <w:rPr>
              <w:rFonts w:ascii="Times New Roman" w:hAnsi="Times New Roman" w:cs="Times New Roman"/>
              <w:sz w:val="18"/>
              <w:szCs w:val="18"/>
            </w:rPr>
          </w:pPr>
          <w:r>
            <w:rPr>
              <w:rFonts w:ascii="Times New Roman" w:hAnsi="Times New Roman" w:cs="Times New Roman"/>
              <w:sz w:val="18"/>
              <w:szCs w:val="18"/>
            </w:rPr>
            <w:t>Revizyon Tarihi:</w:t>
          </w:r>
        </w:p>
      </w:tc>
      <w:tc>
        <w:tcPr>
          <w:tcW w:w="1658" w:type="dxa"/>
          <w:vAlign w:val="center"/>
        </w:tcPr>
        <w:p w14:paraId="6C38DE76" w14:textId="77777777" w:rsidR="00650ABC" w:rsidRPr="00293E3B" w:rsidRDefault="00650ABC" w:rsidP="00650ABC">
          <w:pPr>
            <w:pStyle w:val="stBilgi"/>
            <w:rPr>
              <w:rFonts w:ascii="Times New Roman" w:hAnsi="Times New Roman" w:cs="Times New Roman"/>
              <w:sz w:val="18"/>
              <w:szCs w:val="18"/>
            </w:rPr>
          </w:pPr>
          <w:r>
            <w:rPr>
              <w:rFonts w:ascii="Times New Roman" w:hAnsi="Times New Roman" w:cs="Times New Roman"/>
              <w:sz w:val="18"/>
              <w:szCs w:val="18"/>
            </w:rPr>
            <w:t>-</w:t>
          </w:r>
        </w:p>
      </w:tc>
    </w:tr>
    <w:tr w:rsidR="00650ABC" w:rsidRPr="00293E3B" w14:paraId="45D48C60" w14:textId="77777777" w:rsidTr="00650ABC">
      <w:trPr>
        <w:trHeight w:val="52"/>
      </w:trPr>
      <w:tc>
        <w:tcPr>
          <w:tcW w:w="2883" w:type="dxa"/>
          <w:vMerge/>
          <w:vAlign w:val="center"/>
        </w:tcPr>
        <w:p w14:paraId="1787FEA3" w14:textId="77777777" w:rsidR="00650ABC" w:rsidRPr="00204E56" w:rsidRDefault="00650ABC" w:rsidP="00650ABC">
          <w:pPr>
            <w:pStyle w:val="stBilgi"/>
            <w:rPr>
              <w:rFonts w:ascii="Times New Roman" w:hAnsi="Times New Roman" w:cs="Times New Roman"/>
              <w:noProof/>
            </w:rPr>
          </w:pPr>
        </w:p>
      </w:tc>
      <w:tc>
        <w:tcPr>
          <w:tcW w:w="3021" w:type="dxa"/>
          <w:vMerge/>
          <w:vAlign w:val="center"/>
        </w:tcPr>
        <w:p w14:paraId="57406F4E" w14:textId="77777777" w:rsidR="00650ABC" w:rsidRPr="00204E56" w:rsidRDefault="00650ABC" w:rsidP="00650ABC">
          <w:pPr>
            <w:pStyle w:val="stBilgi"/>
            <w:jc w:val="center"/>
            <w:rPr>
              <w:rFonts w:ascii="Times New Roman" w:hAnsi="Times New Roman" w:cs="Times New Roman"/>
            </w:rPr>
          </w:pPr>
        </w:p>
      </w:tc>
      <w:tc>
        <w:tcPr>
          <w:tcW w:w="1510" w:type="dxa"/>
          <w:vAlign w:val="center"/>
        </w:tcPr>
        <w:p w14:paraId="5DFAF719" w14:textId="77777777" w:rsidR="00650ABC" w:rsidRPr="00293E3B" w:rsidRDefault="00650ABC" w:rsidP="00650ABC">
          <w:pPr>
            <w:pStyle w:val="stBilgi"/>
            <w:jc w:val="right"/>
            <w:rPr>
              <w:rFonts w:ascii="Times New Roman" w:hAnsi="Times New Roman" w:cs="Times New Roman"/>
              <w:sz w:val="18"/>
              <w:szCs w:val="18"/>
            </w:rPr>
          </w:pPr>
          <w:r>
            <w:rPr>
              <w:rFonts w:ascii="Times New Roman" w:hAnsi="Times New Roman" w:cs="Times New Roman"/>
              <w:sz w:val="18"/>
              <w:szCs w:val="18"/>
            </w:rPr>
            <w:t>Gizlilik Sınıfı:</w:t>
          </w:r>
        </w:p>
      </w:tc>
      <w:tc>
        <w:tcPr>
          <w:tcW w:w="1658" w:type="dxa"/>
          <w:vAlign w:val="center"/>
        </w:tcPr>
        <w:p w14:paraId="7FE66C45" w14:textId="77777777" w:rsidR="00650ABC" w:rsidRPr="00293E3B" w:rsidRDefault="00650ABC" w:rsidP="00650ABC">
          <w:pPr>
            <w:pStyle w:val="stBilgi"/>
            <w:rPr>
              <w:rFonts w:ascii="Times New Roman" w:hAnsi="Times New Roman" w:cs="Times New Roman"/>
              <w:sz w:val="18"/>
              <w:szCs w:val="18"/>
            </w:rPr>
          </w:pPr>
          <w:r>
            <w:rPr>
              <w:rFonts w:ascii="Times New Roman" w:hAnsi="Times New Roman" w:cs="Times New Roman"/>
              <w:sz w:val="18"/>
              <w:szCs w:val="18"/>
            </w:rPr>
            <w:t>Kurum İçi</w:t>
          </w:r>
        </w:p>
      </w:tc>
    </w:tr>
  </w:tbl>
  <w:p w14:paraId="0A8706D5" w14:textId="554B4F90" w:rsidR="00270092" w:rsidRDefault="00270092">
    <w:pPr>
      <w:pStyle w:val="stBilgi"/>
    </w:pPr>
  </w:p>
  <w:p w14:paraId="791DDDB6" w14:textId="77777777" w:rsidR="00270092" w:rsidRDefault="0027009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30D74"/>
    <w:multiLevelType w:val="hybridMultilevel"/>
    <w:tmpl w:val="832A63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DDD0590"/>
    <w:multiLevelType w:val="multilevel"/>
    <w:tmpl w:val="7BCA55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D03226"/>
    <w:multiLevelType w:val="hybridMultilevel"/>
    <w:tmpl w:val="5C7EB4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C64E19"/>
    <w:multiLevelType w:val="multilevel"/>
    <w:tmpl w:val="25A0B6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7A4813"/>
    <w:multiLevelType w:val="hybridMultilevel"/>
    <w:tmpl w:val="A6601CF4"/>
    <w:lvl w:ilvl="0" w:tplc="04D233C6">
      <w:start w:val="1"/>
      <w:numFmt w:val="decimal"/>
      <w:lvlText w:val="%1.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7BF3DAA"/>
    <w:multiLevelType w:val="multilevel"/>
    <w:tmpl w:val="E0A0E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335EE1"/>
    <w:multiLevelType w:val="hybridMultilevel"/>
    <w:tmpl w:val="57AE245A"/>
    <w:lvl w:ilvl="0" w:tplc="77AA3E54">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35C07F5"/>
    <w:multiLevelType w:val="multilevel"/>
    <w:tmpl w:val="EB2A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95121EC"/>
    <w:multiLevelType w:val="hybridMultilevel"/>
    <w:tmpl w:val="483A6DD2"/>
    <w:lvl w:ilvl="0" w:tplc="AA88C4BC">
      <w:start w:val="1"/>
      <w:numFmt w:val="decim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77812CE"/>
    <w:multiLevelType w:val="hybridMultilevel"/>
    <w:tmpl w:val="2BFA700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78A1783A"/>
    <w:multiLevelType w:val="hybridMultilevel"/>
    <w:tmpl w:val="115EACC8"/>
    <w:lvl w:ilvl="0" w:tplc="7786C7A2">
      <w:start w:val="1"/>
      <w:numFmt w:val="decimal"/>
      <w:lvlText w:val="1.%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2005009751">
    <w:abstractNumId w:val="3"/>
  </w:num>
  <w:num w:numId="2" w16cid:durableId="704985109">
    <w:abstractNumId w:val="3"/>
  </w:num>
  <w:num w:numId="3" w16cid:durableId="1218736308">
    <w:abstractNumId w:val="2"/>
  </w:num>
  <w:num w:numId="4" w16cid:durableId="1497962915">
    <w:abstractNumId w:val="9"/>
  </w:num>
  <w:num w:numId="5" w16cid:durableId="74204651">
    <w:abstractNumId w:val="6"/>
  </w:num>
  <w:num w:numId="6" w16cid:durableId="1439787837">
    <w:abstractNumId w:val="10"/>
  </w:num>
  <w:num w:numId="7" w16cid:durableId="305014119">
    <w:abstractNumId w:val="4"/>
  </w:num>
  <w:num w:numId="8" w16cid:durableId="1050148933">
    <w:abstractNumId w:val="8"/>
  </w:num>
  <w:num w:numId="9" w16cid:durableId="250435237">
    <w:abstractNumId w:val="1"/>
  </w:num>
  <w:num w:numId="10" w16cid:durableId="361444095">
    <w:abstractNumId w:val="0"/>
  </w:num>
  <w:num w:numId="11" w16cid:durableId="2077045547">
    <w:abstractNumId w:val="5"/>
  </w:num>
  <w:num w:numId="12" w16cid:durableId="9561333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ABC"/>
    <w:rsid w:val="000031DA"/>
    <w:rsid w:val="000108C8"/>
    <w:rsid w:val="00023B81"/>
    <w:rsid w:val="000336E0"/>
    <w:rsid w:val="00041204"/>
    <w:rsid w:val="00047AEE"/>
    <w:rsid w:val="000534AF"/>
    <w:rsid w:val="00067724"/>
    <w:rsid w:val="000714F1"/>
    <w:rsid w:val="00073A7D"/>
    <w:rsid w:val="0009335E"/>
    <w:rsid w:val="000A4DBA"/>
    <w:rsid w:val="000A6188"/>
    <w:rsid w:val="000B1D4E"/>
    <w:rsid w:val="000B3D9E"/>
    <w:rsid w:val="000D2C28"/>
    <w:rsid w:val="000D5047"/>
    <w:rsid w:val="000D583C"/>
    <w:rsid w:val="000E45A0"/>
    <w:rsid w:val="000F240F"/>
    <w:rsid w:val="00106251"/>
    <w:rsid w:val="00110937"/>
    <w:rsid w:val="00123D24"/>
    <w:rsid w:val="001246FC"/>
    <w:rsid w:val="00136C06"/>
    <w:rsid w:val="00143F71"/>
    <w:rsid w:val="0014425A"/>
    <w:rsid w:val="001463D7"/>
    <w:rsid w:val="00152085"/>
    <w:rsid w:val="001630FE"/>
    <w:rsid w:val="00171721"/>
    <w:rsid w:val="001803C7"/>
    <w:rsid w:val="001817BC"/>
    <w:rsid w:val="00183DA2"/>
    <w:rsid w:val="00184534"/>
    <w:rsid w:val="001947EF"/>
    <w:rsid w:val="00195873"/>
    <w:rsid w:val="001B78C8"/>
    <w:rsid w:val="001C2688"/>
    <w:rsid w:val="001C61ED"/>
    <w:rsid w:val="001D3BBE"/>
    <w:rsid w:val="001D537D"/>
    <w:rsid w:val="001D7590"/>
    <w:rsid w:val="001E2244"/>
    <w:rsid w:val="001F4644"/>
    <w:rsid w:val="00213195"/>
    <w:rsid w:val="0022088E"/>
    <w:rsid w:val="00224E33"/>
    <w:rsid w:val="002324D7"/>
    <w:rsid w:val="00232EE9"/>
    <w:rsid w:val="00234627"/>
    <w:rsid w:val="0023629D"/>
    <w:rsid w:val="0025161E"/>
    <w:rsid w:val="00260529"/>
    <w:rsid w:val="0026322F"/>
    <w:rsid w:val="00270092"/>
    <w:rsid w:val="0027066B"/>
    <w:rsid w:val="00271202"/>
    <w:rsid w:val="00272543"/>
    <w:rsid w:val="00285BB8"/>
    <w:rsid w:val="00286C2E"/>
    <w:rsid w:val="0029087F"/>
    <w:rsid w:val="00292B68"/>
    <w:rsid w:val="002A407B"/>
    <w:rsid w:val="002A62E2"/>
    <w:rsid w:val="002C7785"/>
    <w:rsid w:val="002D306A"/>
    <w:rsid w:val="002D34D5"/>
    <w:rsid w:val="002D42AD"/>
    <w:rsid w:val="002E1574"/>
    <w:rsid w:val="002F019C"/>
    <w:rsid w:val="003009CF"/>
    <w:rsid w:val="00307CFD"/>
    <w:rsid w:val="00320697"/>
    <w:rsid w:val="00324DDC"/>
    <w:rsid w:val="003304A8"/>
    <w:rsid w:val="00333014"/>
    <w:rsid w:val="003330FD"/>
    <w:rsid w:val="0034265F"/>
    <w:rsid w:val="00345D7E"/>
    <w:rsid w:val="00347FF8"/>
    <w:rsid w:val="00353F6A"/>
    <w:rsid w:val="00356A64"/>
    <w:rsid w:val="00372F6B"/>
    <w:rsid w:val="00382DAC"/>
    <w:rsid w:val="00392061"/>
    <w:rsid w:val="00395555"/>
    <w:rsid w:val="003A2A89"/>
    <w:rsid w:val="003B1789"/>
    <w:rsid w:val="003B7382"/>
    <w:rsid w:val="003C2115"/>
    <w:rsid w:val="003C7532"/>
    <w:rsid w:val="003D4E06"/>
    <w:rsid w:val="003D6D58"/>
    <w:rsid w:val="003E3CA1"/>
    <w:rsid w:val="00400BF6"/>
    <w:rsid w:val="00405C61"/>
    <w:rsid w:val="00411D52"/>
    <w:rsid w:val="0041695E"/>
    <w:rsid w:val="00420D33"/>
    <w:rsid w:val="004236A1"/>
    <w:rsid w:val="00423985"/>
    <w:rsid w:val="00423A9B"/>
    <w:rsid w:val="00423E28"/>
    <w:rsid w:val="00425994"/>
    <w:rsid w:val="004344CB"/>
    <w:rsid w:val="00436A6D"/>
    <w:rsid w:val="0044488D"/>
    <w:rsid w:val="0046252D"/>
    <w:rsid w:val="004703E0"/>
    <w:rsid w:val="00475B5F"/>
    <w:rsid w:val="00476B66"/>
    <w:rsid w:val="00477F00"/>
    <w:rsid w:val="004813A6"/>
    <w:rsid w:val="0049218E"/>
    <w:rsid w:val="00497A41"/>
    <w:rsid w:val="004A756D"/>
    <w:rsid w:val="004B5001"/>
    <w:rsid w:val="004B6B8E"/>
    <w:rsid w:val="004C1FF4"/>
    <w:rsid w:val="004C21B6"/>
    <w:rsid w:val="004C23CB"/>
    <w:rsid w:val="004C33DE"/>
    <w:rsid w:val="004D5346"/>
    <w:rsid w:val="004E0192"/>
    <w:rsid w:val="004E4D9E"/>
    <w:rsid w:val="004F43F6"/>
    <w:rsid w:val="00504600"/>
    <w:rsid w:val="00510487"/>
    <w:rsid w:val="00526B08"/>
    <w:rsid w:val="00541094"/>
    <w:rsid w:val="00543F89"/>
    <w:rsid w:val="00566477"/>
    <w:rsid w:val="00570F4B"/>
    <w:rsid w:val="00585EED"/>
    <w:rsid w:val="00590EF5"/>
    <w:rsid w:val="0059632F"/>
    <w:rsid w:val="005A16AD"/>
    <w:rsid w:val="005A49B8"/>
    <w:rsid w:val="005A6B9A"/>
    <w:rsid w:val="005B0310"/>
    <w:rsid w:val="005B0605"/>
    <w:rsid w:val="005B3A99"/>
    <w:rsid w:val="005B4DEA"/>
    <w:rsid w:val="005B5216"/>
    <w:rsid w:val="005C0552"/>
    <w:rsid w:val="005C69E1"/>
    <w:rsid w:val="005D388F"/>
    <w:rsid w:val="005E38DF"/>
    <w:rsid w:val="006021C4"/>
    <w:rsid w:val="00605521"/>
    <w:rsid w:val="00612232"/>
    <w:rsid w:val="0063515E"/>
    <w:rsid w:val="00647C53"/>
    <w:rsid w:val="00650ABC"/>
    <w:rsid w:val="00651138"/>
    <w:rsid w:val="006558AB"/>
    <w:rsid w:val="00666572"/>
    <w:rsid w:val="00675A9F"/>
    <w:rsid w:val="00676B8B"/>
    <w:rsid w:val="00691E17"/>
    <w:rsid w:val="00696B2E"/>
    <w:rsid w:val="006A4DE1"/>
    <w:rsid w:val="006A5CD9"/>
    <w:rsid w:val="006B188B"/>
    <w:rsid w:val="006B7BB5"/>
    <w:rsid w:val="006C37D6"/>
    <w:rsid w:val="006C7E85"/>
    <w:rsid w:val="006F2961"/>
    <w:rsid w:val="006F6673"/>
    <w:rsid w:val="00713079"/>
    <w:rsid w:val="007170DD"/>
    <w:rsid w:val="00720F62"/>
    <w:rsid w:val="007372F9"/>
    <w:rsid w:val="007467AD"/>
    <w:rsid w:val="00753808"/>
    <w:rsid w:val="007545F4"/>
    <w:rsid w:val="00777C8E"/>
    <w:rsid w:val="00783C5C"/>
    <w:rsid w:val="00787E34"/>
    <w:rsid w:val="00791006"/>
    <w:rsid w:val="00797A41"/>
    <w:rsid w:val="007A33B5"/>
    <w:rsid w:val="007B1EB6"/>
    <w:rsid w:val="007B2028"/>
    <w:rsid w:val="007B545F"/>
    <w:rsid w:val="007B5A58"/>
    <w:rsid w:val="007C638A"/>
    <w:rsid w:val="007C756C"/>
    <w:rsid w:val="007D0E58"/>
    <w:rsid w:val="007D35F4"/>
    <w:rsid w:val="007D392E"/>
    <w:rsid w:val="007D4103"/>
    <w:rsid w:val="007D59C3"/>
    <w:rsid w:val="007D711C"/>
    <w:rsid w:val="007E1C20"/>
    <w:rsid w:val="007E4D7C"/>
    <w:rsid w:val="007F1510"/>
    <w:rsid w:val="00807163"/>
    <w:rsid w:val="00832869"/>
    <w:rsid w:val="00832DD3"/>
    <w:rsid w:val="00844233"/>
    <w:rsid w:val="00857325"/>
    <w:rsid w:val="00862412"/>
    <w:rsid w:val="008723B0"/>
    <w:rsid w:val="008801FD"/>
    <w:rsid w:val="00880AB3"/>
    <w:rsid w:val="00880E27"/>
    <w:rsid w:val="008819AE"/>
    <w:rsid w:val="008819CE"/>
    <w:rsid w:val="00883A69"/>
    <w:rsid w:val="00884E46"/>
    <w:rsid w:val="00887E64"/>
    <w:rsid w:val="00893F18"/>
    <w:rsid w:val="00895D11"/>
    <w:rsid w:val="008A28EB"/>
    <w:rsid w:val="008A6C56"/>
    <w:rsid w:val="008B503B"/>
    <w:rsid w:val="008C35AD"/>
    <w:rsid w:val="008D0935"/>
    <w:rsid w:val="008D456D"/>
    <w:rsid w:val="008D61F1"/>
    <w:rsid w:val="008E0A88"/>
    <w:rsid w:val="00905BE9"/>
    <w:rsid w:val="00907F73"/>
    <w:rsid w:val="009205FE"/>
    <w:rsid w:val="00921CC9"/>
    <w:rsid w:val="00950F3A"/>
    <w:rsid w:val="00951B8B"/>
    <w:rsid w:val="00960009"/>
    <w:rsid w:val="009732C6"/>
    <w:rsid w:val="00974BED"/>
    <w:rsid w:val="009761B9"/>
    <w:rsid w:val="00987F7A"/>
    <w:rsid w:val="00993BA9"/>
    <w:rsid w:val="009967B8"/>
    <w:rsid w:val="009A49F3"/>
    <w:rsid w:val="009B5F49"/>
    <w:rsid w:val="009B604E"/>
    <w:rsid w:val="009C078E"/>
    <w:rsid w:val="009C69F8"/>
    <w:rsid w:val="009D350A"/>
    <w:rsid w:val="009E084B"/>
    <w:rsid w:val="009F47CE"/>
    <w:rsid w:val="009F5AEF"/>
    <w:rsid w:val="00A03FE7"/>
    <w:rsid w:val="00A15CAF"/>
    <w:rsid w:val="00A3472C"/>
    <w:rsid w:val="00A41EE7"/>
    <w:rsid w:val="00A42099"/>
    <w:rsid w:val="00A5281B"/>
    <w:rsid w:val="00A532F1"/>
    <w:rsid w:val="00A55892"/>
    <w:rsid w:val="00A7503D"/>
    <w:rsid w:val="00A81634"/>
    <w:rsid w:val="00A8368F"/>
    <w:rsid w:val="00AA5B1F"/>
    <w:rsid w:val="00AB0DC6"/>
    <w:rsid w:val="00AC3B86"/>
    <w:rsid w:val="00AD692C"/>
    <w:rsid w:val="00AE0AD6"/>
    <w:rsid w:val="00AE0B39"/>
    <w:rsid w:val="00AE1B02"/>
    <w:rsid w:val="00AE2684"/>
    <w:rsid w:val="00AE79F5"/>
    <w:rsid w:val="00AF3FAA"/>
    <w:rsid w:val="00B0322F"/>
    <w:rsid w:val="00B04918"/>
    <w:rsid w:val="00B04AB8"/>
    <w:rsid w:val="00B25698"/>
    <w:rsid w:val="00B33F0F"/>
    <w:rsid w:val="00B4373F"/>
    <w:rsid w:val="00B46D01"/>
    <w:rsid w:val="00B5414A"/>
    <w:rsid w:val="00B70B49"/>
    <w:rsid w:val="00B75148"/>
    <w:rsid w:val="00B83337"/>
    <w:rsid w:val="00B93076"/>
    <w:rsid w:val="00B97279"/>
    <w:rsid w:val="00B979A4"/>
    <w:rsid w:val="00BA4B1D"/>
    <w:rsid w:val="00BB1023"/>
    <w:rsid w:val="00BC1DB9"/>
    <w:rsid w:val="00BF05E5"/>
    <w:rsid w:val="00BF495E"/>
    <w:rsid w:val="00BF5925"/>
    <w:rsid w:val="00C02AB2"/>
    <w:rsid w:val="00C07F33"/>
    <w:rsid w:val="00C126D2"/>
    <w:rsid w:val="00C16B9A"/>
    <w:rsid w:val="00C21F0D"/>
    <w:rsid w:val="00C37CFB"/>
    <w:rsid w:val="00C4455E"/>
    <w:rsid w:val="00C568CB"/>
    <w:rsid w:val="00C61843"/>
    <w:rsid w:val="00C80BFF"/>
    <w:rsid w:val="00C813A6"/>
    <w:rsid w:val="00C861D3"/>
    <w:rsid w:val="00C87AE9"/>
    <w:rsid w:val="00C94010"/>
    <w:rsid w:val="00C9456A"/>
    <w:rsid w:val="00CB15D2"/>
    <w:rsid w:val="00CD04BC"/>
    <w:rsid w:val="00CD490F"/>
    <w:rsid w:val="00CF0C56"/>
    <w:rsid w:val="00CF0FD4"/>
    <w:rsid w:val="00CF50FB"/>
    <w:rsid w:val="00CF566A"/>
    <w:rsid w:val="00CF7D32"/>
    <w:rsid w:val="00CF7FE8"/>
    <w:rsid w:val="00D026D0"/>
    <w:rsid w:val="00D07D88"/>
    <w:rsid w:val="00D11709"/>
    <w:rsid w:val="00D158C7"/>
    <w:rsid w:val="00D31411"/>
    <w:rsid w:val="00D33746"/>
    <w:rsid w:val="00D34619"/>
    <w:rsid w:val="00D35FF4"/>
    <w:rsid w:val="00D500C9"/>
    <w:rsid w:val="00D5308D"/>
    <w:rsid w:val="00D56DEF"/>
    <w:rsid w:val="00D61567"/>
    <w:rsid w:val="00D61E22"/>
    <w:rsid w:val="00D6377B"/>
    <w:rsid w:val="00D650FE"/>
    <w:rsid w:val="00D6640F"/>
    <w:rsid w:val="00D84162"/>
    <w:rsid w:val="00D94A52"/>
    <w:rsid w:val="00D94CC5"/>
    <w:rsid w:val="00DA771C"/>
    <w:rsid w:val="00DB3F22"/>
    <w:rsid w:val="00DC4788"/>
    <w:rsid w:val="00DD503D"/>
    <w:rsid w:val="00DD6665"/>
    <w:rsid w:val="00DE28AC"/>
    <w:rsid w:val="00DF3E7C"/>
    <w:rsid w:val="00DF74CF"/>
    <w:rsid w:val="00E03F73"/>
    <w:rsid w:val="00E147EB"/>
    <w:rsid w:val="00E16416"/>
    <w:rsid w:val="00E20758"/>
    <w:rsid w:val="00E227F1"/>
    <w:rsid w:val="00E23254"/>
    <w:rsid w:val="00E2365A"/>
    <w:rsid w:val="00E23EA4"/>
    <w:rsid w:val="00E258CC"/>
    <w:rsid w:val="00E45783"/>
    <w:rsid w:val="00E4781D"/>
    <w:rsid w:val="00E5585D"/>
    <w:rsid w:val="00E6486A"/>
    <w:rsid w:val="00E750D7"/>
    <w:rsid w:val="00E91F56"/>
    <w:rsid w:val="00E951F0"/>
    <w:rsid w:val="00E979A9"/>
    <w:rsid w:val="00EA1BF9"/>
    <w:rsid w:val="00EB69BF"/>
    <w:rsid w:val="00EC15F5"/>
    <w:rsid w:val="00ED07B0"/>
    <w:rsid w:val="00ED1EE1"/>
    <w:rsid w:val="00ED2675"/>
    <w:rsid w:val="00ED6939"/>
    <w:rsid w:val="00EE40CE"/>
    <w:rsid w:val="00EF52D4"/>
    <w:rsid w:val="00EF6B81"/>
    <w:rsid w:val="00EF7B48"/>
    <w:rsid w:val="00F30BC0"/>
    <w:rsid w:val="00F37934"/>
    <w:rsid w:val="00F432C5"/>
    <w:rsid w:val="00F4656F"/>
    <w:rsid w:val="00F51CDB"/>
    <w:rsid w:val="00F63643"/>
    <w:rsid w:val="00F73B51"/>
    <w:rsid w:val="00F759F0"/>
    <w:rsid w:val="00F83E9D"/>
    <w:rsid w:val="00F844E1"/>
    <w:rsid w:val="00F8664D"/>
    <w:rsid w:val="00F86C43"/>
    <w:rsid w:val="00FA232D"/>
    <w:rsid w:val="00FA45B4"/>
    <w:rsid w:val="00FB447D"/>
    <w:rsid w:val="00FC7692"/>
    <w:rsid w:val="00FD2587"/>
    <w:rsid w:val="00FF1558"/>
    <w:rsid w:val="00FF2E6D"/>
    <w:rsid w:val="00FF5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BD3C7"/>
  <w15:chartTrackingRefBased/>
  <w15:docId w15:val="{7EE10709-B607-41CE-846D-7FFE68346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72C"/>
  </w:style>
  <w:style w:type="paragraph" w:styleId="Balk1">
    <w:name w:val="heading 1"/>
    <w:basedOn w:val="Normal"/>
    <w:next w:val="Normal"/>
    <w:link w:val="Balk1Char"/>
    <w:uiPriority w:val="9"/>
    <w:qFormat/>
    <w:rsid w:val="004C21B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7B202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E91F5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KlavuzuTablo4-Vurgu1">
    <w:name w:val="Grid Table 4 Accent 1"/>
    <w:basedOn w:val="NormalTablo"/>
    <w:uiPriority w:val="49"/>
    <w:rsid w:val="00E979A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alk2Char">
    <w:name w:val="Başlık 2 Char"/>
    <w:basedOn w:val="VarsaylanParagrafYazTipi"/>
    <w:link w:val="Balk2"/>
    <w:uiPriority w:val="9"/>
    <w:rsid w:val="007B2028"/>
    <w:rPr>
      <w:rFonts w:asciiTheme="majorHAnsi" w:eastAsiaTheme="majorEastAsia" w:hAnsiTheme="majorHAnsi" w:cstheme="majorBidi"/>
      <w:color w:val="2F5496" w:themeColor="accent1" w:themeShade="BF"/>
      <w:sz w:val="26"/>
      <w:szCs w:val="26"/>
    </w:rPr>
  </w:style>
  <w:style w:type="table" w:customStyle="1" w:styleId="GridTable4-Accent11">
    <w:name w:val="Grid Table 4 - Accent 11"/>
    <w:basedOn w:val="NormalTablo"/>
    <w:uiPriority w:val="49"/>
    <w:rsid w:val="00E979A9"/>
    <w:pPr>
      <w:spacing w:after="0" w:line="240" w:lineRule="auto"/>
    </w:pPr>
    <w:rPr>
      <w:lang w:val="tr-TR"/>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alk1Char">
    <w:name w:val="Başlık 1 Char"/>
    <w:basedOn w:val="VarsaylanParagrafYazTipi"/>
    <w:link w:val="Balk1"/>
    <w:uiPriority w:val="9"/>
    <w:rsid w:val="004C21B6"/>
    <w:rPr>
      <w:rFonts w:asciiTheme="majorHAnsi" w:eastAsiaTheme="majorEastAsia" w:hAnsiTheme="majorHAnsi" w:cstheme="majorBidi"/>
      <w:color w:val="2F5496" w:themeColor="accent1" w:themeShade="BF"/>
      <w:sz w:val="32"/>
      <w:szCs w:val="32"/>
    </w:rPr>
  </w:style>
  <w:style w:type="paragraph" w:customStyle="1" w:styleId="Taslak1">
    <w:name w:val="Taslak 1"/>
    <w:basedOn w:val="Balk1"/>
    <w:qFormat/>
    <w:rsid w:val="00791006"/>
    <w:pPr>
      <w:spacing w:before="480" w:after="240"/>
    </w:pPr>
    <w:rPr>
      <w:rFonts w:asciiTheme="minorHAnsi" w:hAnsiTheme="minorHAnsi"/>
      <w:b/>
    </w:rPr>
  </w:style>
  <w:style w:type="paragraph" w:customStyle="1" w:styleId="Taslak2">
    <w:name w:val="Taslak 2"/>
    <w:basedOn w:val="Balk2"/>
    <w:qFormat/>
    <w:rsid w:val="00791006"/>
    <w:pPr>
      <w:spacing w:before="280" w:after="240" w:line="240" w:lineRule="auto"/>
    </w:pPr>
    <w:rPr>
      <w:rFonts w:asciiTheme="minorHAnsi" w:hAnsiTheme="minorHAnsi"/>
    </w:rPr>
  </w:style>
  <w:style w:type="paragraph" w:customStyle="1" w:styleId="TaslakYaz">
    <w:name w:val="Taslak Yazı"/>
    <w:basedOn w:val="Normal"/>
    <w:qFormat/>
    <w:rsid w:val="00E91F56"/>
  </w:style>
  <w:style w:type="character" w:customStyle="1" w:styleId="Balk3Char">
    <w:name w:val="Başlık 3 Char"/>
    <w:basedOn w:val="VarsaylanParagrafYazTipi"/>
    <w:link w:val="Balk3"/>
    <w:uiPriority w:val="9"/>
    <w:rsid w:val="00E91F56"/>
    <w:rPr>
      <w:rFonts w:asciiTheme="majorHAnsi" w:eastAsiaTheme="majorEastAsia" w:hAnsiTheme="majorHAnsi" w:cstheme="majorBidi"/>
      <w:color w:val="1F3763" w:themeColor="accent1" w:themeShade="7F"/>
      <w:sz w:val="24"/>
      <w:szCs w:val="24"/>
    </w:rPr>
  </w:style>
  <w:style w:type="paragraph" w:customStyle="1" w:styleId="Taslak3">
    <w:name w:val="Taslak 3"/>
    <w:basedOn w:val="Balk3"/>
    <w:qFormat/>
    <w:rsid w:val="00791006"/>
    <w:pPr>
      <w:spacing w:before="160" w:after="120"/>
    </w:pPr>
    <w:rPr>
      <w:rFonts w:asciiTheme="minorHAnsi" w:hAnsiTheme="minorHAnsi"/>
    </w:rPr>
  </w:style>
  <w:style w:type="paragraph" w:customStyle="1" w:styleId="TabloBalk">
    <w:name w:val="Tablo Başlık"/>
    <w:basedOn w:val="TaslakYaz"/>
    <w:qFormat/>
    <w:rsid w:val="00787E34"/>
    <w:pPr>
      <w:spacing w:after="0" w:line="240" w:lineRule="auto"/>
    </w:pPr>
    <w:rPr>
      <w:b/>
      <w:color w:val="E7E6E6" w:themeColor="background2"/>
    </w:rPr>
  </w:style>
  <w:style w:type="paragraph" w:customStyle="1" w:styleId="Tabloerik">
    <w:name w:val="Tablo İçerik"/>
    <w:basedOn w:val="TabloBalk"/>
    <w:qFormat/>
    <w:rsid w:val="00787E34"/>
    <w:rPr>
      <w:b w:val="0"/>
      <w:color w:val="000000" w:themeColor="text1"/>
      <w:sz w:val="16"/>
    </w:rPr>
  </w:style>
  <w:style w:type="paragraph" w:customStyle="1" w:styleId="TaslakGrup">
    <w:name w:val="Taslak Grup"/>
    <w:basedOn w:val="Tabloerik"/>
    <w:qFormat/>
    <w:rsid w:val="00E979A9"/>
    <w:pPr>
      <w:spacing w:line="360" w:lineRule="auto"/>
      <w:jc w:val="center"/>
    </w:pPr>
    <w:rPr>
      <w:b/>
      <w:color w:val="FF0000"/>
      <w:sz w:val="22"/>
    </w:rPr>
  </w:style>
  <w:style w:type="paragraph" w:styleId="AralkYok">
    <w:name w:val="No Spacing"/>
    <w:uiPriority w:val="1"/>
    <w:qFormat/>
    <w:rsid w:val="00270092"/>
    <w:pPr>
      <w:spacing w:after="0" w:line="240" w:lineRule="auto"/>
    </w:pPr>
    <w:rPr>
      <w:rFonts w:eastAsiaTheme="minorEastAsia"/>
      <w:lang w:val="tr-TR"/>
    </w:rPr>
  </w:style>
  <w:style w:type="paragraph" w:styleId="stBilgi">
    <w:name w:val="header"/>
    <w:basedOn w:val="Normal"/>
    <w:link w:val="stBilgiChar"/>
    <w:uiPriority w:val="99"/>
    <w:unhideWhenUsed/>
    <w:rsid w:val="00270092"/>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270092"/>
  </w:style>
  <w:style w:type="paragraph" w:styleId="AltBilgi">
    <w:name w:val="footer"/>
    <w:basedOn w:val="Normal"/>
    <w:link w:val="AltBilgiChar"/>
    <w:uiPriority w:val="99"/>
    <w:unhideWhenUsed/>
    <w:rsid w:val="00270092"/>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270092"/>
  </w:style>
  <w:style w:type="paragraph" w:styleId="TBal">
    <w:name w:val="TOC Heading"/>
    <w:basedOn w:val="Balk1"/>
    <w:next w:val="Normal"/>
    <w:uiPriority w:val="39"/>
    <w:unhideWhenUsed/>
    <w:qFormat/>
    <w:rsid w:val="00883A69"/>
    <w:pPr>
      <w:outlineLvl w:val="9"/>
    </w:pPr>
    <w:rPr>
      <w:lang w:val="tr-TR" w:eastAsia="tr-TR"/>
    </w:rPr>
  </w:style>
  <w:style w:type="paragraph" w:styleId="ListeParagraf">
    <w:name w:val="List Paragraph"/>
    <w:basedOn w:val="Normal"/>
    <w:uiPriority w:val="34"/>
    <w:qFormat/>
    <w:rsid w:val="00883A69"/>
    <w:pPr>
      <w:ind w:left="720"/>
      <w:contextualSpacing/>
    </w:pPr>
  </w:style>
  <w:style w:type="paragraph" w:styleId="T1">
    <w:name w:val="toc 1"/>
    <w:basedOn w:val="Normal"/>
    <w:next w:val="Normal"/>
    <w:autoRedefine/>
    <w:uiPriority w:val="39"/>
    <w:unhideWhenUsed/>
    <w:rsid w:val="00791006"/>
    <w:pPr>
      <w:spacing w:after="100"/>
    </w:pPr>
  </w:style>
  <w:style w:type="paragraph" w:styleId="T2">
    <w:name w:val="toc 2"/>
    <w:basedOn w:val="Normal"/>
    <w:next w:val="Normal"/>
    <w:autoRedefine/>
    <w:uiPriority w:val="39"/>
    <w:unhideWhenUsed/>
    <w:rsid w:val="00791006"/>
    <w:pPr>
      <w:spacing w:after="100"/>
      <w:ind w:left="220"/>
    </w:pPr>
  </w:style>
  <w:style w:type="paragraph" w:styleId="T3">
    <w:name w:val="toc 3"/>
    <w:basedOn w:val="Normal"/>
    <w:next w:val="Normal"/>
    <w:autoRedefine/>
    <w:uiPriority w:val="39"/>
    <w:unhideWhenUsed/>
    <w:rsid w:val="00791006"/>
    <w:pPr>
      <w:spacing w:after="100"/>
      <w:ind w:left="440"/>
    </w:pPr>
  </w:style>
  <w:style w:type="character" w:styleId="Kpr">
    <w:name w:val="Hyperlink"/>
    <w:basedOn w:val="VarsaylanParagrafYazTipi"/>
    <w:uiPriority w:val="99"/>
    <w:unhideWhenUsed/>
    <w:rsid w:val="00791006"/>
    <w:rPr>
      <w:color w:val="0563C1" w:themeColor="hyperlink"/>
      <w:u w:val="single"/>
    </w:rPr>
  </w:style>
  <w:style w:type="table" w:styleId="TabloKlavuzu">
    <w:name w:val="Table Grid"/>
    <w:basedOn w:val="NormalTablo"/>
    <w:uiPriority w:val="39"/>
    <w:rsid w:val="00D61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uTablo4-Vurgu5">
    <w:name w:val="Grid Table 4 Accent 5"/>
    <w:basedOn w:val="NormalTablo"/>
    <w:uiPriority w:val="49"/>
    <w:rsid w:val="00E45783"/>
    <w:pPr>
      <w:spacing w:after="0" w:line="240" w:lineRule="auto"/>
    </w:pPr>
    <w:rPr>
      <w:rFonts w:eastAsiaTheme="minorEastAsia"/>
      <w:lang w:val="tr-TR"/>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YerTutucuMetni">
    <w:name w:val="Placeholder Text"/>
    <w:basedOn w:val="VarsaylanParagrafYazTipi"/>
    <w:uiPriority w:val="99"/>
    <w:semiHidden/>
    <w:rsid w:val="001817BC"/>
    <w:rPr>
      <w:color w:val="808080"/>
    </w:rPr>
  </w:style>
  <w:style w:type="character" w:customStyle="1" w:styleId="normaltextrun">
    <w:name w:val="normaltextrun"/>
    <w:basedOn w:val="VarsaylanParagrafYazTipi"/>
    <w:rsid w:val="004B5001"/>
  </w:style>
  <w:style w:type="paragraph" w:customStyle="1" w:styleId="paragraph">
    <w:name w:val="paragraph"/>
    <w:basedOn w:val="Normal"/>
    <w:rsid w:val="004B5001"/>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customStyle="1" w:styleId="eop">
    <w:name w:val="eop"/>
    <w:basedOn w:val="VarsaylanParagrafYazTipi"/>
    <w:rsid w:val="004B5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05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3.png"/><Relationship Id="rId39" Type="http://schemas.openxmlformats.org/officeDocument/2006/relationships/image" Target="media/image26.png"/><Relationship Id="rId21" Type="http://schemas.openxmlformats.org/officeDocument/2006/relationships/image" Target="media/image9.png"/><Relationship Id="rId34" Type="http://schemas.openxmlformats.org/officeDocument/2006/relationships/image" Target="media/image21.png"/><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https://ggsoft0.sharepoint.com/sites/PROJETAKIMI/Shared%20Documents/General/Projects/GGSoft/&#304;&#351;%20S&#252;re&#231;leri/IK%20S&#252;re&#231;leri/GGSoft-Lisans&#252;st&#252;%20E&#287;itim%20S&#252;reci/GGSoft-Lisans&#252;st&#252;%20E&#287;itim%20S&#252;reci/Y&#246;neti&#351;im%20Belgeleri/Proje%20Dok&#252;manlar&#305;/Payda&#351;%20Listesi/LS.17%252" TargetMode="External"/><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8.png"/><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package" Target="embeddings/Microsoft_Excel_Worksheet.xlsx"/><Relationship Id="rId33" Type="http://schemas.openxmlformats.org/officeDocument/2006/relationships/image" Target="media/image20.png"/><Relationship Id="rId38" Type="http://schemas.openxmlformats.org/officeDocument/2006/relationships/image" Target="media/image25.png"/><Relationship Id="rId20" Type="http://schemas.openxmlformats.org/officeDocument/2006/relationships/image" Target="media/image8.png"/><Relationship Id="rId41"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astan\Desktop\DENET&#304;M\01.%20Duzenlenmis_Dokumantasyon\ISO_9001\08.%20Operasyon\08.%20MAN03.%20Proje%20Y&#246;netimi\SR.10%20S&#252;re&#231;%20Tasar&#305;m%20Dok&#252;man&#305;%20&#350;ablonu.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6423673249F4A1F95E68F7C24946BB3"/>
        <w:category>
          <w:name w:val="Genel"/>
          <w:gallery w:val="placeholder"/>
        </w:category>
        <w:types>
          <w:type w:val="bbPlcHdr"/>
        </w:types>
        <w:behaviors>
          <w:behavior w:val="content"/>
        </w:behaviors>
        <w:guid w:val="{0CA41657-D122-4E7B-8261-81E161883882}"/>
      </w:docPartPr>
      <w:docPartBody>
        <w:p w:rsidR="007520B5" w:rsidRDefault="002E4CEB">
          <w:pPr>
            <w:pStyle w:val="76423673249F4A1F95E68F7C24946BB3"/>
          </w:pPr>
          <w:r>
            <w:rPr>
              <w:rFonts w:asciiTheme="majorHAnsi" w:hAnsiTheme="majorHAnsi"/>
              <w:color w:val="FFFFFF" w:themeColor="background1"/>
              <w:sz w:val="96"/>
              <w:szCs w:val="96"/>
            </w:rPr>
            <w:t>[Document title]</w:t>
          </w:r>
        </w:p>
      </w:docPartBody>
    </w:docPart>
    <w:docPart>
      <w:docPartPr>
        <w:name w:val="9A3139C2E6D34096B38E58CF5544F104"/>
        <w:category>
          <w:name w:val="Genel"/>
          <w:gallery w:val="placeholder"/>
        </w:category>
        <w:types>
          <w:type w:val="bbPlcHdr"/>
        </w:types>
        <w:behaviors>
          <w:behavior w:val="content"/>
        </w:behaviors>
        <w:guid w:val="{A9A35790-98B1-4133-AE98-5D963DA41D1E}"/>
      </w:docPartPr>
      <w:docPartBody>
        <w:p w:rsidR="007520B5" w:rsidRDefault="002E4CEB">
          <w:pPr>
            <w:pStyle w:val="9A3139C2E6D34096B38E58CF5544F104"/>
          </w:pPr>
          <w:r>
            <w:rPr>
              <w:color w:val="FFFFFF" w:themeColor="background1"/>
            </w:rPr>
            <w:t>[Author name]</w:t>
          </w:r>
        </w:p>
      </w:docPartBody>
    </w:docPart>
    <w:docPart>
      <w:docPartPr>
        <w:name w:val="363870CD58CB4F5D8568259261FAAEB2"/>
        <w:category>
          <w:name w:val="Genel"/>
          <w:gallery w:val="placeholder"/>
        </w:category>
        <w:types>
          <w:type w:val="bbPlcHdr"/>
        </w:types>
        <w:behaviors>
          <w:behavior w:val="content"/>
        </w:behaviors>
        <w:guid w:val="{97B1C18C-EE08-414D-9607-43D57844AB58}"/>
      </w:docPartPr>
      <w:docPartBody>
        <w:p w:rsidR="007520B5" w:rsidRDefault="002E4CEB">
          <w:pPr>
            <w:pStyle w:val="363870CD58CB4F5D8568259261FAAEB2"/>
          </w:pPr>
          <w:r>
            <w:rPr>
              <w:color w:val="FFFFFF" w:themeColor="background1"/>
            </w:rPr>
            <w:t>[Date]</w:t>
          </w:r>
        </w:p>
      </w:docPartBody>
    </w:docPart>
    <w:docPart>
      <w:docPartPr>
        <w:name w:val="88A2F2AD955C43AF88C0291FEB3A1CA0"/>
        <w:category>
          <w:name w:val="Genel"/>
          <w:gallery w:val="placeholder"/>
        </w:category>
        <w:types>
          <w:type w:val="bbPlcHdr"/>
        </w:types>
        <w:behaviors>
          <w:behavior w:val="content"/>
        </w:behaviors>
        <w:guid w:val="{4465EB3D-ADCC-4616-B70D-7BECDC448EB8}"/>
      </w:docPartPr>
      <w:docPartBody>
        <w:p w:rsidR="007520B5" w:rsidRDefault="002E4CEB">
          <w:pPr>
            <w:pStyle w:val="88A2F2AD955C43AF88C0291FEB3A1CA0"/>
          </w:pPr>
          <w:r>
            <w:rPr>
              <w:color w:val="FFFFFF" w:themeColor="background1"/>
            </w:rPr>
            <w:t>[Course title]</w:t>
          </w:r>
        </w:p>
      </w:docPartBody>
    </w:docPart>
    <w:docPart>
      <w:docPartPr>
        <w:name w:val="4358097655FB46CE95E6F2CA89D3D052"/>
        <w:category>
          <w:name w:val="Genel"/>
          <w:gallery w:val="placeholder"/>
        </w:category>
        <w:types>
          <w:type w:val="bbPlcHdr"/>
        </w:types>
        <w:behaviors>
          <w:behavior w:val="content"/>
        </w:behaviors>
        <w:guid w:val="{EA48C328-1764-4393-B2E4-3D376F61E78E}"/>
      </w:docPartPr>
      <w:docPartBody>
        <w:p w:rsidR="007520B5" w:rsidRDefault="002E4CEB">
          <w:pPr>
            <w:pStyle w:val="4358097655FB46CE95E6F2CA89D3D052"/>
          </w:pPr>
          <w:r>
            <w:rPr>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887"/>
    <w:rsid w:val="00123E49"/>
    <w:rsid w:val="00152E7A"/>
    <w:rsid w:val="001715CE"/>
    <w:rsid w:val="0020703C"/>
    <w:rsid w:val="002E4CEB"/>
    <w:rsid w:val="00396393"/>
    <w:rsid w:val="003D6D58"/>
    <w:rsid w:val="0059632F"/>
    <w:rsid w:val="005C0E9F"/>
    <w:rsid w:val="007520B5"/>
    <w:rsid w:val="00787290"/>
    <w:rsid w:val="007B4998"/>
    <w:rsid w:val="007B7FC7"/>
    <w:rsid w:val="007F6DC2"/>
    <w:rsid w:val="00A34E75"/>
    <w:rsid w:val="00AA74EC"/>
    <w:rsid w:val="00B45A4B"/>
    <w:rsid w:val="00BD7887"/>
    <w:rsid w:val="00BF17E2"/>
    <w:rsid w:val="00C925D3"/>
    <w:rsid w:val="00CE19EB"/>
    <w:rsid w:val="00CF566A"/>
    <w:rsid w:val="00D00FEC"/>
    <w:rsid w:val="00E23EA4"/>
    <w:rsid w:val="00E46CCD"/>
    <w:rsid w:val="00EE435D"/>
    <w:rsid w:val="00FB2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76423673249F4A1F95E68F7C24946BB3">
    <w:name w:val="76423673249F4A1F95E68F7C24946BB3"/>
  </w:style>
  <w:style w:type="paragraph" w:customStyle="1" w:styleId="9A3139C2E6D34096B38E58CF5544F104">
    <w:name w:val="9A3139C2E6D34096B38E58CF5544F104"/>
  </w:style>
  <w:style w:type="paragraph" w:customStyle="1" w:styleId="363870CD58CB4F5D8568259261FAAEB2">
    <w:name w:val="363870CD58CB4F5D8568259261FAAEB2"/>
  </w:style>
  <w:style w:type="paragraph" w:customStyle="1" w:styleId="88A2F2AD955C43AF88C0291FEB3A1CA0">
    <w:name w:val="88A2F2AD955C43AF88C0291FEB3A1CA0"/>
  </w:style>
  <w:style w:type="paragraph" w:customStyle="1" w:styleId="4358097655FB46CE95E6F2CA89D3D052">
    <w:name w:val="4358097655FB46CE95E6F2CA89D3D052"/>
  </w:style>
  <w:style w:type="character" w:styleId="YerTutucuMetni">
    <w:name w:val="Placeholder Text"/>
    <w:basedOn w:val="VarsaylanParagrafYazTipi"/>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2023-12-26T00:00:00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5c22c0-c8a2-426e-a3e3-bdc757b71e75" xsi:nil="true"/>
    <lcf76f155ced4ddcb4097134ff3c332f xmlns="642a15ec-3e65-44ea-8bdc-a212e20e9be4">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FFC2AE0D887D446A066A0B047C200EE" ma:contentTypeVersion="17" ma:contentTypeDescription="Create a new document." ma:contentTypeScope="" ma:versionID="804c77b4668e3fce190bf1e2057612eb">
  <xsd:schema xmlns:xsd="http://www.w3.org/2001/XMLSchema" xmlns:xs="http://www.w3.org/2001/XMLSchema" xmlns:p="http://schemas.microsoft.com/office/2006/metadata/properties" xmlns:ns2="642a15ec-3e65-44ea-8bdc-a212e20e9be4" xmlns:ns3="925c22c0-c8a2-426e-a3e3-bdc757b71e75" targetNamespace="http://schemas.microsoft.com/office/2006/metadata/properties" ma:root="true" ma:fieldsID="6b9decf4653063cc3c183ff2ad2c59e2" ns2:_="" ns3:_="">
    <xsd:import namespace="642a15ec-3e65-44ea-8bdc-a212e20e9be4"/>
    <xsd:import namespace="925c22c0-c8a2-426e-a3e3-bdc757b71e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2a15ec-3e65-44ea-8bdc-a212e20e9b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b92fbce-f22d-4f76-b49a-086a7501c2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5c22c0-c8a2-426e-a3e3-bdc757b71e7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5df995d-8167-449b-883b-9a79a1ebff6d}" ma:internalName="TaxCatchAll" ma:showField="CatchAllData" ma:web="925c22c0-c8a2-426e-a3e3-bdc757b71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16CBE3-99B3-46B7-8E75-0F8109429FBA}">
  <ds:schemaRefs>
    <ds:schemaRef ds:uri="http://schemas.openxmlformats.org/officeDocument/2006/bibliography"/>
  </ds:schemaRefs>
</ds:datastoreItem>
</file>

<file path=customXml/itemProps3.xml><?xml version="1.0" encoding="utf-8"?>
<ds:datastoreItem xmlns:ds="http://schemas.openxmlformats.org/officeDocument/2006/customXml" ds:itemID="{1FF0FDC7-6637-49E4-848F-EF3F84EB549F}">
  <ds:schemaRefs>
    <ds:schemaRef ds:uri="http://schemas.microsoft.com/sharepoint/v3/contenttype/forms"/>
  </ds:schemaRefs>
</ds:datastoreItem>
</file>

<file path=customXml/itemProps4.xml><?xml version="1.0" encoding="utf-8"?>
<ds:datastoreItem xmlns:ds="http://schemas.openxmlformats.org/officeDocument/2006/customXml" ds:itemID="{F7BF440E-C4AC-4E73-BE85-7ADD089683C3}">
  <ds:schemaRefs>
    <ds:schemaRef ds:uri="http://schemas.microsoft.com/office/2006/metadata/properties"/>
    <ds:schemaRef ds:uri="http://schemas.microsoft.com/office/infopath/2007/PartnerControls"/>
    <ds:schemaRef ds:uri="925c22c0-c8a2-426e-a3e3-bdc757b71e75"/>
    <ds:schemaRef ds:uri="642a15ec-3e65-44ea-8bdc-a212e20e9be4"/>
  </ds:schemaRefs>
</ds:datastoreItem>
</file>

<file path=customXml/itemProps5.xml><?xml version="1.0" encoding="utf-8"?>
<ds:datastoreItem xmlns:ds="http://schemas.openxmlformats.org/officeDocument/2006/customXml" ds:itemID="{736ECEF5-CADF-4EB0-8ACA-14DEFE2AA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2a15ec-3e65-44ea-8bdc-a212e20e9be4"/>
    <ds:schemaRef ds:uri="925c22c0-c8a2-426e-a3e3-bdc757b71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SR.10 Süreç Tasarım Dokümanı Şablonu</Template>
  <TotalTime>302</TotalTime>
  <Pages>34</Pages>
  <Words>3546</Words>
  <Characters>20217</Characters>
  <Application>Microsoft Office Word</Application>
  <DocSecurity>0</DocSecurity>
  <Lines>168</Lines>
  <Paragraphs>47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Lisansüstü Eğitim Destek Süreci</vt:lpstr>
      <vt:lpstr>Süreç Adı</vt:lpstr>
    </vt:vector>
  </TitlesOfParts>
  <Company/>
  <LinksUpToDate>false</LinksUpToDate>
  <CharactersWithSpaces>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Lisansüstü Eğitim Destek Süreci</dc:title>
  <dc:subject/>
  <dc:creator>Ziya Zorer</dc:creator>
  <cp:keywords/>
  <dc:description/>
  <cp:lastModifiedBy>Talha Ergünay</cp:lastModifiedBy>
  <cp:revision>134</cp:revision>
  <dcterms:created xsi:type="dcterms:W3CDTF">2023-11-06T08:45:00Z</dcterms:created>
  <dcterms:modified xsi:type="dcterms:W3CDTF">2024-10-07T13:34:00Z</dcterms:modified>
  <cp:category>Ürün Dökümanı</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0x0101004FFC2AE0D887D446A066A0B047C200EE</vt:lpwstr>
  </property>
  <property fmtid="{D5CDD505-2E9C-101B-9397-08002B2CF9AE}" pid="3" name="MediaServiceImageTags">
    <vt:lpwstr/>
  </property>
</Properties>
</file>